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93" w:type="dxa"/>
        <w:tblInd w:w="-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"/>
        <w:gridCol w:w="425"/>
        <w:gridCol w:w="241"/>
        <w:gridCol w:w="851"/>
        <w:gridCol w:w="409"/>
        <w:gridCol w:w="441"/>
        <w:gridCol w:w="567"/>
        <w:gridCol w:w="252"/>
        <w:gridCol w:w="1260"/>
        <w:gridCol w:w="47"/>
        <w:gridCol w:w="1212"/>
        <w:gridCol w:w="631"/>
        <w:gridCol w:w="468"/>
        <w:gridCol w:w="161"/>
        <w:gridCol w:w="647"/>
        <w:gridCol w:w="184"/>
        <w:gridCol w:w="408"/>
        <w:gridCol w:w="21"/>
        <w:gridCol w:w="379"/>
        <w:gridCol w:w="156"/>
        <w:gridCol w:w="29"/>
        <w:gridCol w:w="808"/>
      </w:tblGrid>
      <w:tr w:rsidR="00142EB5" w:rsidRPr="00FA4961" w14:paraId="6BE8CBE3" w14:textId="77777777" w:rsidTr="006B2A46">
        <w:trPr>
          <w:cantSplit/>
          <w:trHeight w:hRule="exact" w:val="4763"/>
        </w:trPr>
        <w:tc>
          <w:tcPr>
            <w:tcW w:w="10193" w:type="dxa"/>
            <w:gridSpan w:val="2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26A38B" w14:textId="4027B9B5" w:rsidR="00142EB5" w:rsidRPr="004A642B" w:rsidRDefault="00142EB5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Cs w:val="20"/>
                <w:lang w:val="en-US"/>
              </w:rPr>
            </w:pPr>
          </w:p>
          <w:p w14:paraId="515CE509" w14:textId="3A91EC7C" w:rsidR="00142EB5" w:rsidRPr="004A642B" w:rsidRDefault="00142EB5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  <w:bCs/>
                <w:caps/>
              </w:rPr>
            </w:pPr>
            <w:r w:rsidRPr="004A642B">
              <w:rPr>
                <w:rFonts w:cs="Arial"/>
                <w:b/>
                <w:bCs/>
                <w:caps/>
              </w:rPr>
              <w:t>ОПРОСНЫЙ ЛИСТ</w:t>
            </w:r>
          </w:p>
          <w:p w14:paraId="73CB666E" w14:textId="5F9E2628" w:rsidR="00142EB5" w:rsidRPr="004A642B" w:rsidRDefault="00142EB5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</w:rPr>
            </w:pPr>
            <w:r w:rsidRPr="004A642B">
              <w:rPr>
                <w:rFonts w:cs="Arial"/>
                <w:b/>
              </w:rPr>
              <w:t>на вытяжной вентилятор</w:t>
            </w:r>
            <w:r w:rsidR="00B7150B" w:rsidRPr="004A642B">
              <w:rPr>
                <w:rFonts w:cs="Arial"/>
                <w:b/>
              </w:rPr>
              <w:t xml:space="preserve"> </w:t>
            </w:r>
            <w:bookmarkStart w:id="0" w:name="_Hlk106627392"/>
            <w:r w:rsidR="004E234D" w:rsidRPr="004A642B">
              <w:rPr>
                <w:rFonts w:cs="Arial"/>
                <w:b/>
              </w:rPr>
              <w:t>В1</w:t>
            </w:r>
            <w:bookmarkEnd w:id="0"/>
          </w:p>
          <w:p w14:paraId="00D9A58C" w14:textId="3F44E899" w:rsidR="00142EB5" w:rsidRPr="00E2436E" w:rsidRDefault="00DC5A81" w:rsidP="00DC1B33">
            <w:pPr>
              <w:spacing w:before="240" w:after="0" w:line="240" w:lineRule="auto"/>
              <w:ind w:firstLine="0"/>
              <w:jc w:val="center"/>
              <w:rPr>
                <w:rFonts w:cs="Arial"/>
                <w:szCs w:val="20"/>
              </w:rPr>
            </w:pPr>
            <w:r>
              <w:rPr>
                <w:noProof/>
                <w:color w:val="FF0000"/>
              </w:rPr>
              <w:drawing>
                <wp:anchor distT="0" distB="0" distL="114300" distR="114300" simplePos="0" relativeHeight="251577856" behindDoc="0" locked="0" layoutInCell="1" allowOverlap="1" wp14:anchorId="0B0CE8DB" wp14:editId="42EE3BAC">
                  <wp:simplePos x="0" y="0"/>
                  <wp:positionH relativeFrom="column">
                    <wp:posOffset>2647315</wp:posOffset>
                  </wp:positionH>
                  <wp:positionV relativeFrom="paragraph">
                    <wp:posOffset>112395</wp:posOffset>
                  </wp:positionV>
                  <wp:extent cx="3848100" cy="2200275"/>
                  <wp:effectExtent l="0" t="0" r="0" b="9525"/>
                  <wp:wrapNone/>
                  <wp:docPr id="4" name="Рисунок 4" descr="К производству работ Р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 производству работ Р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100" cy="2200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1652E" w:rsidRPr="00E2436E">
              <w:rPr>
                <w:rFonts w:cs="Arial"/>
                <w:b/>
              </w:rPr>
              <w:t xml:space="preserve"> </w:t>
            </w:r>
          </w:p>
          <w:p w14:paraId="38B0A64E" w14:textId="5CFF5C4D" w:rsidR="00142EB5" w:rsidRPr="00E2436E" w:rsidRDefault="00142EB5" w:rsidP="00142EB5">
            <w:pPr>
              <w:spacing w:before="0" w:after="0" w:line="240" w:lineRule="auto"/>
              <w:ind w:left="-14" w:firstLine="0"/>
              <w:jc w:val="center"/>
              <w:rPr>
                <w:rFonts w:cs="Arial"/>
                <w:szCs w:val="20"/>
              </w:rPr>
            </w:pPr>
          </w:p>
        </w:tc>
      </w:tr>
      <w:tr w:rsidR="00142EB5" w:rsidRPr="004A642B" w14:paraId="645F46FC" w14:textId="77777777" w:rsidTr="006B2A46">
        <w:trPr>
          <w:cantSplit/>
          <w:trHeight w:val="1134"/>
        </w:trPr>
        <w:tc>
          <w:tcPr>
            <w:tcW w:w="5089" w:type="dxa"/>
            <w:gridSpan w:val="1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E2A8B1" w14:textId="42FF94EC" w:rsidR="00142EB5" w:rsidRPr="00DC1B33" w:rsidRDefault="00142EB5" w:rsidP="00142EB5">
            <w:pPr>
              <w:tabs>
                <w:tab w:val="center" w:pos="4820"/>
                <w:tab w:val="right" w:pos="9639"/>
              </w:tabs>
              <w:spacing w:before="0" w:after="0" w:line="240" w:lineRule="auto"/>
              <w:ind w:firstLine="0"/>
              <w:jc w:val="center"/>
              <w:rPr>
                <w:rFonts w:cs="Arial"/>
                <w:noProof/>
                <w:sz w:val="18"/>
                <w:szCs w:val="20"/>
              </w:rPr>
            </w:pPr>
            <w:r w:rsidRPr="004A642B">
              <w:rPr>
                <w:rFonts w:cs="Arial"/>
                <w:noProof/>
                <w:sz w:val="18"/>
                <w:szCs w:val="20"/>
              </w:rPr>
              <w:object w:dxaOrig="3163" w:dyaOrig="2236" w14:anchorId="7A93F70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5pt;height:45.75pt" o:ole="" fillcolor="window">
                  <v:imagedata r:id="rId9" o:title="" grayscale="t"/>
                </v:shape>
                <o:OLEObject Type="Embed" ProgID="Word.Picture.8" ShapeID="_x0000_i1025" DrawAspect="Content" ObjectID="_1752933742" r:id="rId10"/>
              </w:object>
            </w:r>
            <w:r w:rsidRPr="00DC1B33">
              <w:rPr>
                <w:rFonts w:cs="Arial"/>
                <w:noProof/>
                <w:sz w:val="18"/>
                <w:szCs w:val="20"/>
              </w:rPr>
              <w:t xml:space="preserve"> </w:t>
            </w:r>
          </w:p>
          <w:p w14:paraId="7E6E776C" w14:textId="77777777" w:rsidR="00142EB5" w:rsidRPr="00DC1B33" w:rsidRDefault="00142EB5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Каспийский</w:t>
            </w:r>
            <w:r w:rsidRPr="00DC1B33">
              <w:rPr>
                <w:rFonts w:cs="Arial"/>
                <w:sz w:val="16"/>
                <w:szCs w:val="16"/>
              </w:rPr>
              <w:t xml:space="preserve"> </w:t>
            </w:r>
            <w:r w:rsidRPr="004A642B">
              <w:rPr>
                <w:rFonts w:cs="Arial"/>
                <w:sz w:val="16"/>
                <w:szCs w:val="16"/>
              </w:rPr>
              <w:t>Трубопроводный</w:t>
            </w:r>
            <w:r w:rsidRPr="00DC1B33">
              <w:rPr>
                <w:rFonts w:cs="Arial"/>
                <w:sz w:val="16"/>
                <w:szCs w:val="16"/>
              </w:rPr>
              <w:t xml:space="preserve"> </w:t>
            </w:r>
            <w:r w:rsidRPr="004A642B">
              <w:rPr>
                <w:rFonts w:cs="Arial"/>
                <w:sz w:val="16"/>
                <w:szCs w:val="16"/>
              </w:rPr>
              <w:t>Консорциум</w:t>
            </w:r>
            <w:r w:rsidRPr="00DC1B33">
              <w:rPr>
                <w:rFonts w:cs="Arial"/>
                <w:sz w:val="16"/>
                <w:szCs w:val="16"/>
              </w:rPr>
              <w:br/>
            </w:r>
            <w:r w:rsidRPr="004A642B">
              <w:rPr>
                <w:rFonts w:cs="Arial"/>
                <w:sz w:val="16"/>
                <w:szCs w:val="16"/>
                <w:lang w:val="en-US"/>
              </w:rPr>
              <w:t>Caspian</w:t>
            </w:r>
            <w:r w:rsidRPr="00DC1B33">
              <w:rPr>
                <w:rFonts w:cs="Arial"/>
                <w:sz w:val="16"/>
                <w:szCs w:val="16"/>
              </w:rPr>
              <w:t xml:space="preserve"> 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t>Pipeline</w:t>
            </w:r>
            <w:r w:rsidRPr="00DC1B33">
              <w:rPr>
                <w:rFonts w:cs="Arial"/>
                <w:sz w:val="16"/>
                <w:szCs w:val="16"/>
              </w:rPr>
              <w:t xml:space="preserve"> 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t>Consortium</w:t>
            </w:r>
          </w:p>
        </w:tc>
        <w:tc>
          <w:tcPr>
            <w:tcW w:w="5104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E8645D" w14:textId="4DF579FE" w:rsidR="00142EB5" w:rsidRPr="004A642B" w:rsidRDefault="003F7609" w:rsidP="00142EB5">
            <w:pPr>
              <w:tabs>
                <w:tab w:val="center" w:pos="4820"/>
                <w:tab w:val="right" w:pos="9639"/>
              </w:tabs>
              <w:spacing w:before="0" w:after="0" w:line="240" w:lineRule="auto"/>
              <w:ind w:firstLine="0"/>
              <w:jc w:val="center"/>
              <w:rPr>
                <w:rFonts w:cs="Arial"/>
                <w:noProof/>
                <w:sz w:val="18"/>
                <w:szCs w:val="20"/>
              </w:rPr>
            </w:pPr>
            <w:bookmarkStart w:id="1" w:name="_MON_1184403199"/>
            <w:bookmarkEnd w:id="1"/>
            <w:r w:rsidRPr="004A642B">
              <w:rPr>
                <w:rFonts w:cs="Arial"/>
                <w:noProof/>
              </w:rPr>
              <w:drawing>
                <wp:inline distT="0" distB="0" distL="0" distR="0" wp14:anchorId="5D55DDFD" wp14:editId="332E1BE3">
                  <wp:extent cx="819150" cy="872573"/>
                  <wp:effectExtent l="0" t="0" r="0" b="381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292" cy="872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EB5" w:rsidRPr="004A642B" w14:paraId="090CFDDC" w14:textId="77777777" w:rsidTr="006B2A46">
        <w:trPr>
          <w:cantSplit/>
          <w:trHeight w:hRule="exact" w:val="397"/>
        </w:trPr>
        <w:tc>
          <w:tcPr>
            <w:tcW w:w="126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30D7C" w14:textId="77777777" w:rsidR="00142EB5" w:rsidRPr="004A642B" w:rsidRDefault="00142EB5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20"/>
              </w:rPr>
            </w:pPr>
          </w:p>
        </w:tc>
        <w:tc>
          <w:tcPr>
            <w:tcW w:w="3827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92304" w14:textId="74EC9579" w:rsidR="00142EB5" w:rsidRPr="004A642B" w:rsidRDefault="00142EB5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711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1298C" w14:textId="77777777" w:rsidR="00142EB5" w:rsidRPr="004A642B" w:rsidRDefault="00142EB5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93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039237" w14:textId="77777777" w:rsidR="00142EB5" w:rsidRPr="004A642B" w:rsidRDefault="00142EB5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F7609" w:rsidRPr="004A642B" w14:paraId="72590953" w14:textId="77777777" w:rsidTr="006B2A46">
        <w:trPr>
          <w:cantSplit/>
          <w:trHeight w:hRule="exact" w:val="397"/>
        </w:trPr>
        <w:tc>
          <w:tcPr>
            <w:tcW w:w="1262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738509" w14:textId="09E39144" w:rsidR="003F7609" w:rsidRPr="004A642B" w:rsidRDefault="003F7609" w:rsidP="003F7609">
            <w:pPr>
              <w:ind w:firstLine="0"/>
              <w:jc w:val="center"/>
              <w:rPr>
                <w:rFonts w:cs="Arial"/>
                <w:sz w:val="18"/>
              </w:rPr>
            </w:pPr>
            <w:r w:rsidRPr="004A642B">
              <w:rPr>
                <w:rFonts w:cs="Arial"/>
                <w:sz w:val="18"/>
              </w:rPr>
              <w:t>1</w:t>
            </w:r>
          </w:p>
        </w:tc>
        <w:tc>
          <w:tcPr>
            <w:tcW w:w="3827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C3993D" w14:textId="4B61159E" w:rsidR="003F7609" w:rsidRPr="004A642B" w:rsidRDefault="003F7609" w:rsidP="003F7609">
            <w:pPr>
              <w:ind w:hanging="5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4A642B">
              <w:rPr>
                <w:rFonts w:cs="Arial"/>
                <w:sz w:val="18"/>
                <w:szCs w:val="18"/>
              </w:rPr>
              <w:t>K-PD-18-0016-</w:t>
            </w:r>
            <w:r w:rsidRPr="004A642B">
              <w:rPr>
                <w:rFonts w:cs="Arial"/>
                <w:sz w:val="18"/>
                <w:szCs w:val="18"/>
                <w:lang w:val="en-US"/>
              </w:rPr>
              <w:t>23</w:t>
            </w:r>
          </w:p>
        </w:tc>
        <w:tc>
          <w:tcPr>
            <w:tcW w:w="3711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DA9360" w14:textId="6AE8B4C7" w:rsidR="003F7609" w:rsidRPr="004A642B" w:rsidRDefault="003F7609" w:rsidP="003F7609">
            <w:pPr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8"/>
                <w:szCs w:val="18"/>
              </w:rPr>
              <w:t>2</w:t>
            </w:r>
            <w:r w:rsidRPr="004A642B">
              <w:rPr>
                <w:rFonts w:cs="Arial"/>
                <w:sz w:val="18"/>
                <w:szCs w:val="18"/>
                <w:lang w:val="en-US"/>
              </w:rPr>
              <w:t>291</w:t>
            </w:r>
          </w:p>
        </w:tc>
        <w:bookmarkStart w:id="2" w:name="_Hlk106626632"/>
        <w:tc>
          <w:tcPr>
            <w:tcW w:w="1393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549807" w14:textId="57C650D8" w:rsidR="003F7609" w:rsidRPr="004A642B" w:rsidRDefault="003F7609" w:rsidP="003F76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6"/>
                <w:szCs w:val="16"/>
              </w:rPr>
              <w:fldChar w:fldCharType="begin"/>
            </w:r>
            <w:r w:rsidRPr="004A642B">
              <w:rPr>
                <w:rFonts w:cs="Arial"/>
                <w:sz w:val="16"/>
                <w:szCs w:val="16"/>
              </w:rPr>
              <w:instrText xml:space="preserve"> TIME  \@ "dd.MM"  \* MERGEFORMAT </w:instrText>
            </w:r>
            <w:r w:rsidRPr="004A642B">
              <w:rPr>
                <w:rFonts w:cs="Arial"/>
                <w:sz w:val="16"/>
                <w:szCs w:val="16"/>
              </w:rPr>
              <w:fldChar w:fldCharType="separate"/>
            </w:r>
            <w:r w:rsidR="00FF74AE">
              <w:rPr>
                <w:rFonts w:cs="Arial"/>
                <w:noProof/>
                <w:sz w:val="16"/>
                <w:szCs w:val="16"/>
              </w:rPr>
              <w:t>07.08</w:t>
            </w:r>
            <w:r w:rsidRPr="004A642B">
              <w:rPr>
                <w:rFonts w:cs="Arial"/>
                <w:sz w:val="16"/>
                <w:szCs w:val="16"/>
              </w:rPr>
              <w:fldChar w:fldCharType="end"/>
            </w:r>
            <w:bookmarkEnd w:id="2"/>
            <w:r w:rsidR="00DC1B33">
              <w:rPr>
                <w:rFonts w:cs="Arial"/>
                <w:sz w:val="16"/>
                <w:szCs w:val="16"/>
              </w:rPr>
              <w:t>.2023</w:t>
            </w:r>
          </w:p>
        </w:tc>
      </w:tr>
      <w:tr w:rsidR="00B7150B" w:rsidRPr="0068623D" w14:paraId="462E95DD" w14:textId="77777777" w:rsidTr="006B2A46">
        <w:trPr>
          <w:cantSplit/>
          <w:trHeight w:hRule="exact" w:val="397"/>
        </w:trPr>
        <w:tc>
          <w:tcPr>
            <w:tcW w:w="126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C7AB9D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18"/>
              </w:rPr>
            </w:pPr>
            <w:proofErr w:type="spellStart"/>
            <w:r w:rsidRPr="004A642B">
              <w:rPr>
                <w:rFonts w:cs="Arial"/>
                <w:sz w:val="16"/>
                <w:szCs w:val="18"/>
              </w:rPr>
              <w:t>Изм.КТК</w:t>
            </w:r>
            <w:proofErr w:type="spellEnd"/>
            <w:r w:rsidRPr="004A642B">
              <w:rPr>
                <w:rFonts w:cs="Arial"/>
                <w:sz w:val="16"/>
                <w:szCs w:val="18"/>
              </w:rPr>
              <w:t>/</w:t>
            </w:r>
          </w:p>
          <w:p w14:paraId="730F869D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20"/>
              </w:rPr>
            </w:pPr>
            <w:proofErr w:type="spellStart"/>
            <w:r w:rsidRPr="004A642B">
              <w:rPr>
                <w:rFonts w:cs="Arial"/>
                <w:sz w:val="16"/>
                <w:szCs w:val="18"/>
              </w:rPr>
              <w:t>Rev</w:t>
            </w:r>
            <w:proofErr w:type="spellEnd"/>
            <w:r w:rsidRPr="004A642B">
              <w:rPr>
                <w:rFonts w:cs="Arial"/>
                <w:sz w:val="16"/>
                <w:szCs w:val="18"/>
                <w:lang w:val="en-US"/>
              </w:rPr>
              <w:t>.CPC</w:t>
            </w:r>
          </w:p>
        </w:tc>
        <w:tc>
          <w:tcPr>
            <w:tcW w:w="3827" w:type="dxa"/>
            <w:gridSpan w:val="7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AC3A69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18"/>
              </w:rPr>
            </w:pPr>
            <w:r w:rsidRPr="004A642B">
              <w:rPr>
                <w:rFonts w:cs="Arial"/>
                <w:sz w:val="16"/>
                <w:szCs w:val="18"/>
              </w:rPr>
              <w:t>Номер контракта/</w:t>
            </w:r>
          </w:p>
          <w:p w14:paraId="2B498DE9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20"/>
              </w:rPr>
            </w:pPr>
            <w:proofErr w:type="spellStart"/>
            <w:r w:rsidRPr="004A642B">
              <w:rPr>
                <w:rFonts w:cs="Arial"/>
                <w:sz w:val="16"/>
                <w:szCs w:val="18"/>
              </w:rPr>
              <w:t>Contract</w:t>
            </w:r>
            <w:proofErr w:type="spellEnd"/>
            <w:r w:rsidRPr="004A642B">
              <w:rPr>
                <w:rFonts w:cs="Arial"/>
                <w:sz w:val="16"/>
                <w:szCs w:val="18"/>
              </w:rPr>
              <w:t xml:space="preserve"> </w:t>
            </w:r>
            <w:proofErr w:type="spellStart"/>
            <w:r w:rsidRPr="004A642B">
              <w:rPr>
                <w:rFonts w:cs="Arial"/>
                <w:sz w:val="16"/>
                <w:szCs w:val="18"/>
              </w:rPr>
              <w:t>number</w:t>
            </w:r>
            <w:proofErr w:type="spellEnd"/>
          </w:p>
        </w:tc>
        <w:tc>
          <w:tcPr>
            <w:tcW w:w="3711" w:type="dxa"/>
            <w:gridSpan w:val="7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D5ED39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18"/>
              </w:rPr>
            </w:pPr>
            <w:r w:rsidRPr="004A642B">
              <w:rPr>
                <w:rFonts w:cs="Arial"/>
                <w:sz w:val="16"/>
                <w:szCs w:val="18"/>
              </w:rPr>
              <w:t>Номер УИ/</w:t>
            </w:r>
          </w:p>
          <w:p w14:paraId="0CFA8BC9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20"/>
                <w:lang w:val="en-US"/>
              </w:rPr>
            </w:pPr>
            <w:proofErr w:type="spellStart"/>
            <w:r w:rsidRPr="004A642B">
              <w:rPr>
                <w:rFonts w:cs="Arial"/>
                <w:sz w:val="16"/>
                <w:szCs w:val="18"/>
                <w:lang w:val="en-US"/>
              </w:rPr>
              <w:t>MoC</w:t>
            </w:r>
            <w:proofErr w:type="spellEnd"/>
            <w:r w:rsidRPr="004A642B">
              <w:rPr>
                <w:rFonts w:cs="Arial"/>
                <w:sz w:val="16"/>
                <w:szCs w:val="18"/>
                <w:lang w:val="en-US"/>
              </w:rPr>
              <w:t xml:space="preserve"> number</w:t>
            </w:r>
          </w:p>
        </w:tc>
        <w:tc>
          <w:tcPr>
            <w:tcW w:w="1393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D15CF7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18"/>
                <w:lang w:val="en-US"/>
              </w:rPr>
            </w:pPr>
            <w:r w:rsidRPr="004A642B">
              <w:rPr>
                <w:rFonts w:cs="Arial"/>
                <w:sz w:val="16"/>
                <w:szCs w:val="18"/>
              </w:rPr>
              <w:t>Дата</w:t>
            </w:r>
            <w:r w:rsidRPr="004A642B">
              <w:rPr>
                <w:rFonts w:cs="Arial"/>
                <w:sz w:val="16"/>
                <w:szCs w:val="18"/>
                <w:lang w:val="en-US"/>
              </w:rPr>
              <w:t xml:space="preserve"> </w:t>
            </w:r>
            <w:r w:rsidRPr="004A642B">
              <w:rPr>
                <w:rFonts w:cs="Arial"/>
                <w:sz w:val="16"/>
                <w:szCs w:val="18"/>
              </w:rPr>
              <w:t>выпуска</w:t>
            </w:r>
            <w:r w:rsidRPr="004A642B">
              <w:rPr>
                <w:rFonts w:cs="Arial"/>
                <w:sz w:val="16"/>
                <w:szCs w:val="18"/>
                <w:lang w:val="en-US"/>
              </w:rPr>
              <w:t>/</w:t>
            </w:r>
          </w:p>
          <w:p w14:paraId="34E81306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4A642B">
              <w:rPr>
                <w:rFonts w:cs="Arial"/>
                <w:sz w:val="16"/>
                <w:szCs w:val="18"/>
                <w:lang w:val="en-US"/>
              </w:rPr>
              <w:t>Date of issue</w:t>
            </w:r>
          </w:p>
        </w:tc>
      </w:tr>
      <w:tr w:rsidR="00B7150B" w:rsidRPr="0068623D" w14:paraId="4C43CC40" w14:textId="77777777" w:rsidTr="006B2A46">
        <w:trPr>
          <w:cantSplit/>
          <w:trHeight w:hRule="exact" w:val="397"/>
        </w:trPr>
        <w:tc>
          <w:tcPr>
            <w:tcW w:w="59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8111C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20"/>
                <w:lang w:val="en-US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52022" w14:textId="77777777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 w:val="18"/>
                <w:szCs w:val="20"/>
                <w:lang w:val="en-US"/>
              </w:rPr>
            </w:pPr>
          </w:p>
        </w:tc>
        <w:tc>
          <w:tcPr>
            <w:tcW w:w="6138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EA4B2" w14:textId="77777777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80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133AF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86D16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4D946C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7150B" w:rsidRPr="0068623D" w14:paraId="629C6ECF" w14:textId="77777777" w:rsidTr="006B2A46">
        <w:trPr>
          <w:cantSplit/>
          <w:trHeight w:hRule="exact" w:val="397"/>
        </w:trPr>
        <w:tc>
          <w:tcPr>
            <w:tcW w:w="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F84FF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20"/>
                <w:lang w:val="en-US"/>
              </w:rPr>
            </w:pPr>
          </w:p>
        </w:tc>
        <w:tc>
          <w:tcPr>
            <w:tcW w:w="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E0AFE" w14:textId="77777777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 w:val="18"/>
                <w:szCs w:val="20"/>
                <w:lang w:val="en-US"/>
              </w:rPr>
            </w:pPr>
          </w:p>
        </w:tc>
        <w:tc>
          <w:tcPr>
            <w:tcW w:w="613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8A2BE" w14:textId="4894525D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81F26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FE39F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0C3D68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7150B" w:rsidRPr="0068623D" w14:paraId="74D53893" w14:textId="77777777" w:rsidTr="006B2A46">
        <w:trPr>
          <w:cantSplit/>
          <w:trHeight w:hRule="exact" w:val="397"/>
        </w:trPr>
        <w:tc>
          <w:tcPr>
            <w:tcW w:w="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3E599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20"/>
              </w:rPr>
            </w:pPr>
            <w:r w:rsidRPr="004A642B">
              <w:rPr>
                <w:rFonts w:cs="Arial"/>
                <w:sz w:val="18"/>
                <w:szCs w:val="20"/>
              </w:rPr>
              <w:t>1</w:t>
            </w:r>
          </w:p>
        </w:tc>
        <w:tc>
          <w:tcPr>
            <w:tcW w:w="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BF5B8" w14:textId="77777777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 w:val="18"/>
                <w:szCs w:val="20"/>
              </w:rPr>
            </w:pPr>
          </w:p>
        </w:tc>
        <w:tc>
          <w:tcPr>
            <w:tcW w:w="613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E9D90" w14:textId="77777777" w:rsidR="00B7150B" w:rsidRPr="004A642B" w:rsidRDefault="00B7150B" w:rsidP="00142EB5">
            <w:pPr>
              <w:spacing w:before="0" w:after="0" w:line="240" w:lineRule="auto"/>
              <w:ind w:left="113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4A642B">
              <w:rPr>
                <w:rFonts w:cs="Arial"/>
                <w:sz w:val="16"/>
                <w:szCs w:val="20"/>
              </w:rPr>
              <w:t>Утверждено</w:t>
            </w:r>
            <w:r w:rsidRPr="004A642B">
              <w:rPr>
                <w:rFonts w:cs="Arial"/>
                <w:sz w:val="16"/>
                <w:szCs w:val="20"/>
                <w:lang w:val="en-US"/>
              </w:rPr>
              <w:t xml:space="preserve"> </w:t>
            </w:r>
            <w:r w:rsidRPr="004A642B">
              <w:rPr>
                <w:rFonts w:cs="Arial"/>
                <w:sz w:val="16"/>
                <w:szCs w:val="20"/>
              </w:rPr>
              <w:t>для</w:t>
            </w:r>
            <w:r w:rsidRPr="004A642B">
              <w:rPr>
                <w:rFonts w:cs="Arial"/>
                <w:sz w:val="16"/>
                <w:szCs w:val="20"/>
                <w:lang w:val="en-US"/>
              </w:rPr>
              <w:t xml:space="preserve"> </w:t>
            </w:r>
            <w:r w:rsidRPr="004A642B">
              <w:rPr>
                <w:rFonts w:cs="Arial"/>
                <w:sz w:val="16"/>
                <w:szCs w:val="20"/>
              </w:rPr>
              <w:t>закупки</w:t>
            </w:r>
            <w:r w:rsidRPr="004A642B">
              <w:rPr>
                <w:rFonts w:cs="Arial"/>
                <w:sz w:val="16"/>
                <w:szCs w:val="20"/>
                <w:lang w:val="en-US"/>
              </w:rPr>
              <w:t xml:space="preserve"> / Approved For Purchase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F71C1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BEE26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0C1D85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7150B" w:rsidRPr="004A642B" w14:paraId="243224B9" w14:textId="77777777" w:rsidTr="006B2A46">
        <w:trPr>
          <w:cantSplit/>
          <w:trHeight w:hRule="exact" w:val="397"/>
        </w:trPr>
        <w:tc>
          <w:tcPr>
            <w:tcW w:w="596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32E867A0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20"/>
              </w:rPr>
            </w:pPr>
            <w:r w:rsidRPr="004A642B">
              <w:rPr>
                <w:rFonts w:cs="Arial"/>
                <w:sz w:val="16"/>
                <w:szCs w:val="20"/>
              </w:rPr>
              <w:t>Изм.</w:t>
            </w:r>
            <w:r w:rsidRPr="004A642B">
              <w:rPr>
                <w:rFonts w:cs="Arial"/>
                <w:sz w:val="16"/>
                <w:szCs w:val="20"/>
              </w:rPr>
              <w:br/>
            </w:r>
            <w:r w:rsidRPr="004A642B">
              <w:rPr>
                <w:rFonts w:cs="Arial"/>
                <w:sz w:val="16"/>
                <w:szCs w:val="20"/>
                <w:lang w:val="en-US"/>
              </w:rPr>
              <w:t>Rev</w:t>
            </w:r>
          </w:p>
        </w:tc>
        <w:tc>
          <w:tcPr>
            <w:tcW w:w="66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8DC214C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20"/>
              </w:rPr>
            </w:pPr>
            <w:r w:rsidRPr="004A642B">
              <w:rPr>
                <w:rFonts w:cs="Arial"/>
                <w:sz w:val="16"/>
                <w:szCs w:val="20"/>
              </w:rPr>
              <w:t>Дата</w:t>
            </w:r>
            <w:r w:rsidRPr="004A642B">
              <w:rPr>
                <w:rFonts w:cs="Arial"/>
                <w:sz w:val="16"/>
                <w:szCs w:val="20"/>
              </w:rPr>
              <w:br/>
            </w:r>
            <w:r w:rsidRPr="004A642B">
              <w:rPr>
                <w:rFonts w:cs="Arial"/>
                <w:sz w:val="16"/>
                <w:szCs w:val="20"/>
                <w:lang w:val="en-US"/>
              </w:rPr>
              <w:t>Date</w:t>
            </w:r>
          </w:p>
        </w:tc>
        <w:tc>
          <w:tcPr>
            <w:tcW w:w="6138" w:type="dxa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FF60E9D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20"/>
              </w:rPr>
            </w:pPr>
            <w:r w:rsidRPr="004A642B">
              <w:rPr>
                <w:rFonts w:cs="Arial"/>
                <w:sz w:val="16"/>
                <w:szCs w:val="20"/>
              </w:rPr>
              <w:t>Описание изменения</w:t>
            </w:r>
            <w:r w:rsidRPr="004A642B">
              <w:rPr>
                <w:rFonts w:cs="Arial"/>
                <w:sz w:val="16"/>
                <w:szCs w:val="20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20"/>
              </w:rPr>
              <w:t>Revision</w:t>
            </w:r>
            <w:proofErr w:type="spellEnd"/>
            <w:r w:rsidRPr="004A642B">
              <w:rPr>
                <w:rFonts w:cs="Arial"/>
                <w:sz w:val="16"/>
                <w:szCs w:val="20"/>
              </w:rPr>
              <w:t xml:space="preserve"> </w:t>
            </w:r>
            <w:proofErr w:type="spellStart"/>
            <w:r w:rsidRPr="004A642B">
              <w:rPr>
                <w:rFonts w:cs="Arial"/>
                <w:sz w:val="16"/>
                <w:szCs w:val="20"/>
              </w:rPr>
              <w:t>description</w:t>
            </w:r>
            <w:proofErr w:type="spellEnd"/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D9B8B1B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20"/>
              </w:rPr>
            </w:pPr>
            <w:r w:rsidRPr="004A642B">
              <w:rPr>
                <w:rFonts w:cs="Arial"/>
                <w:sz w:val="16"/>
                <w:szCs w:val="20"/>
              </w:rPr>
              <w:t>Внес изм.</w:t>
            </w:r>
            <w:r w:rsidRPr="004A642B">
              <w:rPr>
                <w:rFonts w:cs="Arial"/>
                <w:sz w:val="16"/>
                <w:szCs w:val="20"/>
              </w:rPr>
              <w:br/>
            </w:r>
            <w:r w:rsidRPr="004A642B">
              <w:rPr>
                <w:rFonts w:cs="Arial"/>
                <w:sz w:val="16"/>
                <w:szCs w:val="20"/>
                <w:lang w:val="en-US"/>
              </w:rPr>
              <w:t>Revised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345E21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20"/>
              </w:rPr>
            </w:pPr>
            <w:r w:rsidRPr="004A642B">
              <w:rPr>
                <w:rFonts w:cs="Arial"/>
                <w:sz w:val="16"/>
                <w:szCs w:val="20"/>
              </w:rPr>
              <w:t>Проверил</w:t>
            </w:r>
            <w:r w:rsidRPr="004A642B">
              <w:rPr>
                <w:rFonts w:cs="Arial"/>
                <w:sz w:val="16"/>
                <w:szCs w:val="20"/>
              </w:rPr>
              <w:br/>
            </w:r>
            <w:r w:rsidRPr="004A642B">
              <w:rPr>
                <w:rFonts w:cs="Arial"/>
                <w:sz w:val="16"/>
                <w:szCs w:val="20"/>
                <w:lang w:val="en-US"/>
              </w:rPr>
              <w:t>Check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B0BF13A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20"/>
              </w:rPr>
            </w:pPr>
            <w:r w:rsidRPr="004A642B">
              <w:rPr>
                <w:rFonts w:cs="Arial"/>
                <w:sz w:val="16"/>
                <w:szCs w:val="20"/>
              </w:rPr>
              <w:t>Утвердил</w:t>
            </w:r>
            <w:r w:rsidRPr="004A642B">
              <w:rPr>
                <w:rFonts w:cs="Arial"/>
                <w:sz w:val="16"/>
                <w:szCs w:val="20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20"/>
              </w:rPr>
              <w:t>App</w:t>
            </w:r>
            <w:proofErr w:type="spellEnd"/>
            <w:r w:rsidRPr="004A642B">
              <w:rPr>
                <w:rFonts w:cs="Arial"/>
                <w:sz w:val="16"/>
                <w:szCs w:val="20"/>
              </w:rPr>
              <w:t>.</w:t>
            </w:r>
          </w:p>
        </w:tc>
      </w:tr>
      <w:tr w:rsidR="00B7150B" w:rsidRPr="004A642B" w14:paraId="4C619525" w14:textId="77777777" w:rsidTr="006B2A46">
        <w:trPr>
          <w:cantSplit/>
          <w:trHeight w:hRule="exact" w:val="397"/>
        </w:trPr>
        <w:tc>
          <w:tcPr>
            <w:tcW w:w="1262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A134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131E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4DD4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86F06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5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E4B6" w14:textId="77777777" w:rsidR="00B7150B" w:rsidRPr="004A642B" w:rsidRDefault="00B7150B" w:rsidP="00142EB5">
            <w:pPr>
              <w:spacing w:before="0" w:after="0" w:line="240" w:lineRule="auto"/>
              <w:ind w:left="284" w:right="468" w:firstLine="0"/>
              <w:jc w:val="center"/>
              <w:rPr>
                <w:rFonts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1F68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6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A8BB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2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0E080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7150B" w:rsidRPr="004A642B" w14:paraId="476B7940" w14:textId="77777777" w:rsidTr="006B2A46">
        <w:trPr>
          <w:cantSplit/>
          <w:trHeight w:hRule="exact" w:val="397"/>
        </w:trPr>
        <w:tc>
          <w:tcPr>
            <w:tcW w:w="126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9604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EEAB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0072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38E597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92F8" w14:textId="77777777" w:rsidR="00B7150B" w:rsidRPr="004A642B" w:rsidRDefault="00B7150B" w:rsidP="00142EB5">
            <w:pPr>
              <w:spacing w:before="0" w:after="0" w:line="240" w:lineRule="auto"/>
              <w:ind w:left="284" w:right="468" w:firstLine="0"/>
              <w:jc w:val="center"/>
              <w:rPr>
                <w:rFonts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0804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45B7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A6432A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7150B" w:rsidRPr="004A642B" w14:paraId="12FFAA6A" w14:textId="77777777" w:rsidTr="006B2A46">
        <w:trPr>
          <w:cantSplit/>
          <w:trHeight w:hRule="exact" w:val="397"/>
        </w:trPr>
        <w:tc>
          <w:tcPr>
            <w:tcW w:w="126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761AC" w14:textId="77777777" w:rsidR="00B7150B" w:rsidRPr="004A642B" w:rsidRDefault="00B7150B" w:rsidP="00142EB5">
            <w:pPr>
              <w:spacing w:before="0" w:after="0" w:line="160" w:lineRule="exact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Отдел</w:t>
            </w:r>
            <w:r w:rsidRPr="004A642B">
              <w:rPr>
                <w:rFonts w:cs="Arial"/>
                <w:sz w:val="16"/>
                <w:szCs w:val="16"/>
              </w:rPr>
              <w:br/>
              <w:t>Department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0AB9A8" w14:textId="77777777" w:rsidR="00B7150B" w:rsidRPr="004A642B" w:rsidRDefault="00B7150B" w:rsidP="00142EB5">
            <w:pPr>
              <w:spacing w:before="0" w:after="0" w:line="160" w:lineRule="exact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Фамилия</w:t>
            </w:r>
            <w:r w:rsidRPr="004A642B">
              <w:rPr>
                <w:rFonts w:cs="Arial"/>
                <w:sz w:val="16"/>
                <w:szCs w:val="16"/>
              </w:rPr>
              <w:br/>
              <w:t>Name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814863" w14:textId="59379405" w:rsidR="00B7150B" w:rsidRPr="004A642B" w:rsidRDefault="00B7150B" w:rsidP="00142EB5">
            <w:pPr>
              <w:spacing w:before="0" w:after="0" w:line="160" w:lineRule="exact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Подпись</w:t>
            </w:r>
            <w:r w:rsidRPr="004A642B">
              <w:rPr>
                <w:rFonts w:cs="Arial"/>
                <w:sz w:val="16"/>
                <w:szCs w:val="16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</w:rPr>
              <w:t>Signature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C2C1A1" w14:textId="77777777" w:rsidR="00B7150B" w:rsidRPr="004A642B" w:rsidRDefault="00B7150B" w:rsidP="00142EB5">
            <w:pPr>
              <w:spacing w:before="0" w:after="0" w:line="160" w:lineRule="exact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Дата</w:t>
            </w:r>
            <w:r w:rsidRPr="004A642B">
              <w:rPr>
                <w:rFonts w:cs="Arial"/>
                <w:sz w:val="16"/>
                <w:szCs w:val="16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</w:rPr>
              <w:t>Date</w:t>
            </w:r>
            <w:proofErr w:type="spellEnd"/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8AF1C9" w14:textId="77777777" w:rsidR="00B7150B" w:rsidRPr="004A642B" w:rsidRDefault="00B7150B" w:rsidP="00142EB5">
            <w:pPr>
              <w:spacing w:before="0" w:after="0" w:line="160" w:lineRule="exact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Отдел</w:t>
            </w:r>
            <w:r w:rsidRPr="004A642B">
              <w:rPr>
                <w:rFonts w:cs="Arial"/>
                <w:sz w:val="16"/>
                <w:szCs w:val="16"/>
              </w:rPr>
              <w:br/>
              <w:t>Department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6AA3FA" w14:textId="77777777" w:rsidR="00B7150B" w:rsidRPr="004A642B" w:rsidRDefault="00B7150B" w:rsidP="00142EB5">
            <w:pPr>
              <w:spacing w:before="0" w:after="0" w:line="160" w:lineRule="exact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Фамилия</w:t>
            </w:r>
            <w:r w:rsidRPr="004A642B">
              <w:rPr>
                <w:rFonts w:cs="Arial"/>
                <w:sz w:val="16"/>
                <w:szCs w:val="16"/>
              </w:rPr>
              <w:br/>
              <w:t>Name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21A69B" w14:textId="77777777" w:rsidR="00B7150B" w:rsidRPr="004A642B" w:rsidRDefault="00B7150B" w:rsidP="00142EB5">
            <w:pPr>
              <w:spacing w:before="0" w:after="0" w:line="160" w:lineRule="exact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Подпись</w:t>
            </w:r>
            <w:r w:rsidRPr="004A642B">
              <w:rPr>
                <w:rFonts w:cs="Arial"/>
                <w:sz w:val="16"/>
                <w:szCs w:val="16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</w:rPr>
              <w:t>Signature</w:t>
            </w:r>
            <w:proofErr w:type="spellEnd"/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015AA8" w14:textId="77777777" w:rsidR="00B7150B" w:rsidRPr="004A642B" w:rsidRDefault="00B7150B" w:rsidP="00142EB5">
            <w:pPr>
              <w:spacing w:before="0" w:after="0" w:line="160" w:lineRule="exact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Дата</w:t>
            </w:r>
            <w:r w:rsidRPr="004A642B">
              <w:rPr>
                <w:rFonts w:cs="Arial"/>
                <w:sz w:val="16"/>
                <w:szCs w:val="16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</w:rPr>
              <w:t>Date</w:t>
            </w:r>
            <w:proofErr w:type="spellEnd"/>
          </w:p>
        </w:tc>
      </w:tr>
      <w:tr w:rsidR="00B7150B" w:rsidRPr="004A642B" w14:paraId="32648211" w14:textId="77777777" w:rsidTr="006B2A46">
        <w:trPr>
          <w:cantSplit/>
          <w:trHeight w:hRule="exact" w:val="397"/>
        </w:trPr>
        <w:tc>
          <w:tcPr>
            <w:tcW w:w="10193" w:type="dxa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394DA4" w14:textId="77777777" w:rsidR="00B7150B" w:rsidRPr="004A642B" w:rsidRDefault="00B7150B" w:rsidP="00142EB5">
            <w:pPr>
              <w:tabs>
                <w:tab w:val="center" w:pos="2396"/>
                <w:tab w:val="center" w:pos="7928"/>
              </w:tabs>
              <w:spacing w:before="0" w:after="0" w:line="240" w:lineRule="auto"/>
              <w:ind w:firstLine="0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pacing w:val="60"/>
                <w:sz w:val="18"/>
                <w:szCs w:val="18"/>
              </w:rPr>
              <w:tab/>
              <w:t>СОГЛАСОВАНО</w:t>
            </w:r>
            <w:r w:rsidRPr="004A642B">
              <w:rPr>
                <w:rFonts w:cs="Arial"/>
                <w:spacing w:val="60"/>
                <w:sz w:val="18"/>
                <w:szCs w:val="18"/>
              </w:rPr>
              <w:tab/>
              <w:t>AGREED BY</w:t>
            </w:r>
          </w:p>
        </w:tc>
      </w:tr>
      <w:tr w:rsidR="00B7150B" w:rsidRPr="0068623D" w14:paraId="737293E6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DE98D2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999789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576E82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37684A" w14:textId="3F4FB642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  <w:gridSpan w:val="5"/>
            <w:tcBorders>
              <w:top w:val="single" w:sz="12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62A8AA7C" w14:textId="77777777" w:rsidR="00B7150B" w:rsidRPr="004A642B" w:rsidRDefault="00B7150B" w:rsidP="00142EB5">
            <w:pPr>
              <w:spacing w:before="0" w:after="0" w:line="240" w:lineRule="auto"/>
              <w:ind w:left="170" w:firstLine="0"/>
              <w:jc w:val="center"/>
              <w:rPr>
                <w:rFonts w:cs="Arial"/>
                <w:b/>
                <w:sz w:val="21"/>
                <w:szCs w:val="21"/>
              </w:rPr>
            </w:pPr>
            <w:r w:rsidRPr="004A642B">
              <w:rPr>
                <w:rFonts w:cs="Arial"/>
                <w:b/>
                <w:sz w:val="21"/>
                <w:szCs w:val="21"/>
              </w:rPr>
              <w:t>НЕФТЕПРОВОДНАЯ СИСТЕМА КТК</w:t>
            </w:r>
          </w:p>
        </w:tc>
        <w:tc>
          <w:tcPr>
            <w:tcW w:w="3261" w:type="dxa"/>
            <w:gridSpan w:val="10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BA13B73" w14:textId="77777777" w:rsidR="00B7150B" w:rsidRPr="004A642B" w:rsidRDefault="00B7150B" w:rsidP="00142EB5">
            <w:pPr>
              <w:spacing w:before="0" w:after="0" w:line="240" w:lineRule="auto"/>
              <w:ind w:left="170" w:firstLine="0"/>
              <w:jc w:val="center"/>
              <w:rPr>
                <w:rFonts w:cs="Arial"/>
                <w:b/>
                <w:sz w:val="21"/>
                <w:szCs w:val="21"/>
                <w:lang w:val="en-US"/>
              </w:rPr>
            </w:pPr>
            <w:r w:rsidRPr="004A642B">
              <w:rPr>
                <w:rFonts w:cs="Arial"/>
                <w:b/>
                <w:sz w:val="21"/>
                <w:szCs w:val="21"/>
                <w:lang w:val="en-US"/>
              </w:rPr>
              <w:t>CPC CRUDE OIL PIPELINE SYSTEM</w:t>
            </w:r>
          </w:p>
        </w:tc>
      </w:tr>
      <w:tr w:rsidR="00B7150B" w:rsidRPr="0068623D" w14:paraId="0BF5693F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A0D8C4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A89491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5875D0" w14:textId="57EBC27F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AC7F35" w14:textId="37952AEB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6663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98FB81" w14:textId="7D590036" w:rsidR="00B7150B" w:rsidRPr="004A642B" w:rsidRDefault="00B7150B" w:rsidP="00DE422C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7150B" w:rsidRPr="004A642B" w14:paraId="567BFC3A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0D34025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350B65E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70EF57" w14:textId="65A1B673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9AC97B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870" w:type="dxa"/>
            <w:gridSpan w:val="6"/>
            <w:vMerge w:val="restar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14:paraId="62696F54" w14:textId="21C93815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E0CF7F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8"/>
                <w:szCs w:val="18"/>
                <w:lang w:val="en-US"/>
              </w:rPr>
              <w:t>Stage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84F6C8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8"/>
                <w:szCs w:val="18"/>
                <w:lang w:val="en-US"/>
              </w:rPr>
              <w:t>Sheet</w:t>
            </w:r>
            <w:r w:rsidRPr="004A642B">
              <w:rPr>
                <w:rFonts w:cs="Arial"/>
                <w:sz w:val="18"/>
                <w:szCs w:val="18"/>
              </w:rPr>
              <w:t xml:space="preserve"> </w:t>
            </w:r>
            <w:r w:rsidRPr="004A642B">
              <w:rPr>
                <w:rFonts w:cs="Arial"/>
                <w:sz w:val="18"/>
                <w:szCs w:val="18"/>
                <w:lang w:val="en-US"/>
              </w:rPr>
              <w:t>no</w:t>
            </w:r>
            <w:r w:rsidRPr="004A642B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14:paraId="0FFC209E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8"/>
                <w:szCs w:val="18"/>
                <w:lang w:val="en-US"/>
              </w:rPr>
              <w:t>Tot</w:t>
            </w:r>
            <w:r w:rsidRPr="004A642B">
              <w:rPr>
                <w:rFonts w:cs="Arial"/>
                <w:sz w:val="18"/>
                <w:szCs w:val="18"/>
              </w:rPr>
              <w:t xml:space="preserve">. </w:t>
            </w:r>
            <w:proofErr w:type="spellStart"/>
            <w:r w:rsidRPr="004A642B">
              <w:rPr>
                <w:rFonts w:cs="Arial"/>
                <w:sz w:val="18"/>
                <w:szCs w:val="18"/>
                <w:lang w:val="en-US"/>
              </w:rPr>
              <w:t>Shts</w:t>
            </w:r>
            <w:proofErr w:type="spellEnd"/>
            <w:r w:rsidRPr="004A642B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361B14" w:rsidRPr="004A642B" w14:paraId="66A8FCBA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882B10" w14:textId="77777777" w:rsidR="00361B14" w:rsidRPr="004A642B" w:rsidRDefault="00361B14" w:rsidP="00361B14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E8F788" w14:textId="77777777" w:rsidR="00361B14" w:rsidRPr="004A642B" w:rsidRDefault="00361B14" w:rsidP="00361B14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CD37A" w14:textId="0BBDCDBD" w:rsidR="00361B14" w:rsidRPr="004A642B" w:rsidRDefault="00361B14" w:rsidP="00361B14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F9DC92" w14:textId="77777777" w:rsidR="00361B14" w:rsidRPr="004A642B" w:rsidRDefault="00361B14" w:rsidP="00361B14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870" w:type="dxa"/>
            <w:gridSpan w:val="6"/>
            <w:vMerge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5C8F7A12" w14:textId="77777777" w:rsidR="00361B14" w:rsidRPr="004A642B" w:rsidRDefault="00361B14" w:rsidP="00361B14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74AE4C0" w14:textId="42C18E9F" w:rsidR="00361B14" w:rsidRPr="004A642B" w:rsidRDefault="00361B14" w:rsidP="00361B14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655EA" w14:textId="2C3D325B" w:rsidR="00361B14" w:rsidRPr="004A642B" w:rsidRDefault="00361B14" w:rsidP="00361B14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428AECBE" w14:textId="3F7951A0" w:rsidR="00361B14" w:rsidRPr="004A642B" w:rsidRDefault="00361B14" w:rsidP="00361B14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</w:rPr>
            </w:pPr>
          </w:p>
        </w:tc>
      </w:tr>
      <w:tr w:rsidR="00B7150B" w:rsidRPr="004A642B" w14:paraId="51519D3E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46540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Перевел</w:t>
            </w:r>
            <w:r w:rsidRPr="004A642B">
              <w:rPr>
                <w:rFonts w:cs="Arial"/>
                <w:sz w:val="16"/>
                <w:szCs w:val="16"/>
              </w:rPr>
              <w:br/>
            </w:r>
            <w:r w:rsidRPr="004A642B">
              <w:rPr>
                <w:rFonts w:cs="Arial"/>
                <w:sz w:val="16"/>
                <w:szCs w:val="16"/>
                <w:lang w:val="en-US"/>
              </w:rPr>
              <w:t>Translated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D47DA" w14:textId="1992AD05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A5CEB" w14:textId="5A924637" w:rsidR="00B7150B" w:rsidRPr="004A642B" w:rsidRDefault="00B7150B" w:rsidP="006B2A46">
            <w:pPr>
              <w:spacing w:before="0" w:after="0" w:line="240" w:lineRule="auto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BA4B3" w14:textId="761187C6" w:rsidR="00B7150B" w:rsidRPr="004A642B" w:rsidRDefault="00B7150B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870" w:type="dxa"/>
            <w:gridSpan w:val="6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A2E22" w14:textId="4033E446" w:rsidR="00B7150B" w:rsidRPr="00DC5A81" w:rsidRDefault="00B7150B" w:rsidP="00FE03D0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793" w:type="dxa"/>
            <w:gridSpan w:val="9"/>
            <w:vMerge w:val="restart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14:paraId="56B3F883" w14:textId="60CD549D" w:rsidR="00B7150B" w:rsidRPr="004A642B" w:rsidRDefault="00B7150B" w:rsidP="00C0559F">
            <w:pPr>
              <w:spacing w:before="60" w:after="0" w:line="240" w:lineRule="auto"/>
              <w:ind w:firstLine="0"/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B7150B" w:rsidRPr="004A642B" w14:paraId="7372048E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A43B1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4A642B">
              <w:rPr>
                <w:rFonts w:cs="Arial"/>
                <w:sz w:val="16"/>
                <w:szCs w:val="16"/>
              </w:rPr>
              <w:t>Техконтр</w:t>
            </w:r>
            <w:proofErr w:type="spellEnd"/>
            <w:r w:rsidRPr="004A642B">
              <w:rPr>
                <w:rFonts w:cs="Arial"/>
                <w:sz w:val="16"/>
                <w:szCs w:val="16"/>
              </w:rPr>
              <w:t>.</w:t>
            </w:r>
            <w:r w:rsidRPr="004A642B">
              <w:rPr>
                <w:rFonts w:cs="Arial"/>
                <w:sz w:val="16"/>
                <w:szCs w:val="16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  <w:lang w:val="en-US"/>
              </w:rPr>
              <w:t>Eng</w:t>
            </w:r>
            <w:proofErr w:type="spellEnd"/>
            <w:r w:rsidRPr="004A642B">
              <w:rPr>
                <w:rFonts w:cs="Arial"/>
                <w:sz w:val="16"/>
                <w:szCs w:val="16"/>
              </w:rPr>
              <w:t>.</w:t>
            </w:r>
            <w:proofErr w:type="spellStart"/>
            <w:r w:rsidRPr="004A642B">
              <w:rPr>
                <w:rFonts w:cs="Arial"/>
                <w:sz w:val="16"/>
                <w:szCs w:val="16"/>
                <w:lang w:val="en-US"/>
              </w:rPr>
              <w:t>cntl</w:t>
            </w:r>
            <w:proofErr w:type="spellEnd"/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3B3EA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A1751" w14:textId="3025A87A" w:rsidR="00B7150B" w:rsidRPr="004A642B" w:rsidRDefault="00B7150B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D22EB" w14:textId="77777777" w:rsidR="00B7150B" w:rsidRPr="004A642B" w:rsidRDefault="00B7150B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870" w:type="dxa"/>
            <w:gridSpan w:val="6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15675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2793" w:type="dxa"/>
            <w:gridSpan w:val="9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0E9E8C1E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  <w:szCs w:val="20"/>
              </w:rPr>
            </w:pPr>
          </w:p>
        </w:tc>
      </w:tr>
      <w:tr w:rsidR="00B7150B" w:rsidRPr="004A642B" w14:paraId="7ABC98A0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5BB7C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4A642B">
              <w:rPr>
                <w:rFonts w:cs="Arial"/>
                <w:sz w:val="16"/>
                <w:szCs w:val="16"/>
              </w:rPr>
              <w:t>Нормоконтр</w:t>
            </w:r>
            <w:proofErr w:type="spellEnd"/>
            <w:r w:rsidRPr="004A642B">
              <w:rPr>
                <w:rFonts w:cs="Arial"/>
                <w:sz w:val="16"/>
                <w:szCs w:val="16"/>
              </w:rPr>
              <w:br/>
            </w:r>
            <w:r w:rsidRPr="004A642B">
              <w:rPr>
                <w:rFonts w:cs="Arial"/>
                <w:sz w:val="16"/>
                <w:szCs w:val="16"/>
                <w:lang w:val="en-US"/>
              </w:rPr>
              <w:t>Rf</w:t>
            </w:r>
            <w:r w:rsidRPr="004A642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A642B">
              <w:rPr>
                <w:rFonts w:cs="Arial"/>
                <w:sz w:val="16"/>
                <w:szCs w:val="16"/>
              </w:rPr>
              <w:t>code</w:t>
            </w:r>
            <w:proofErr w:type="spellEnd"/>
            <w:r w:rsidRPr="004A642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A642B">
              <w:rPr>
                <w:rFonts w:cs="Arial"/>
                <w:sz w:val="16"/>
                <w:szCs w:val="16"/>
              </w:rPr>
              <w:t>cntl</w:t>
            </w:r>
            <w:proofErr w:type="spellEnd"/>
            <w:r w:rsidRPr="004A642B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686A5" w14:textId="36EA9565" w:rsidR="00B7150B" w:rsidRPr="004A642B" w:rsidRDefault="003F7609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Коркина Е.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858DB" w14:textId="03612F4B" w:rsidR="00B7150B" w:rsidRPr="004A642B" w:rsidRDefault="00B7150B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5BF7F" w14:textId="09D15DEE" w:rsidR="00B7150B" w:rsidRPr="004A642B" w:rsidRDefault="003F7609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fldChar w:fldCharType="begin"/>
            </w:r>
            <w:r w:rsidRPr="004A642B">
              <w:rPr>
                <w:rFonts w:cs="Arial"/>
                <w:sz w:val="16"/>
                <w:szCs w:val="16"/>
              </w:rPr>
              <w:instrText xml:space="preserve"> TIME  \@ "dd.MM"  \* MERGEFORMAT </w:instrText>
            </w:r>
            <w:r w:rsidRPr="004A642B">
              <w:rPr>
                <w:rFonts w:cs="Arial"/>
                <w:sz w:val="16"/>
                <w:szCs w:val="16"/>
              </w:rPr>
              <w:fldChar w:fldCharType="separate"/>
            </w:r>
            <w:r w:rsidR="00FF74AE">
              <w:rPr>
                <w:rFonts w:cs="Arial"/>
                <w:noProof/>
                <w:sz w:val="16"/>
                <w:szCs w:val="16"/>
              </w:rPr>
              <w:t>07.08</w:t>
            </w:r>
            <w:r w:rsidRPr="004A642B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5855" w:type="dxa"/>
            <w:gridSpan w:val="1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0413C" w14:textId="401AE3C8" w:rsidR="00B7150B" w:rsidRPr="004A642B" w:rsidRDefault="00B7150B" w:rsidP="009A7BF9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</w:rPr>
            </w:pPr>
            <w:r w:rsidRPr="004A642B">
              <w:rPr>
                <w:rFonts w:cs="Arial"/>
                <w:b/>
                <w:lang w:val="en-US"/>
              </w:rPr>
              <w:t>K-PD-18-001</w:t>
            </w:r>
            <w:r w:rsidR="009A7BF9" w:rsidRPr="004A642B">
              <w:rPr>
                <w:rFonts w:cs="Arial"/>
                <w:b/>
              </w:rPr>
              <w:t>6</w:t>
            </w:r>
            <w:r w:rsidRPr="004A642B">
              <w:rPr>
                <w:rFonts w:cs="Arial"/>
                <w:b/>
                <w:lang w:val="en-US"/>
              </w:rPr>
              <w:t>-</w:t>
            </w:r>
            <w:r w:rsidR="009A7BF9" w:rsidRPr="004A642B">
              <w:rPr>
                <w:rFonts w:cs="Arial"/>
                <w:b/>
              </w:rPr>
              <w:t>2</w:t>
            </w:r>
            <w:r w:rsidRPr="004A642B">
              <w:rPr>
                <w:rFonts w:cs="Arial"/>
                <w:b/>
                <w:lang w:val="en-US"/>
              </w:rPr>
              <w:t>3-2</w:t>
            </w:r>
            <w:r w:rsidR="009A7BF9" w:rsidRPr="004A642B">
              <w:rPr>
                <w:rFonts w:cs="Arial"/>
                <w:b/>
              </w:rPr>
              <w:t>1</w:t>
            </w:r>
            <w:r w:rsidRPr="004A642B">
              <w:rPr>
                <w:rFonts w:cs="Arial"/>
                <w:b/>
                <w:lang w:val="en-US"/>
              </w:rPr>
              <w:t>-35</w:t>
            </w:r>
            <w:r w:rsidR="001E3AA8">
              <w:rPr>
                <w:rFonts w:cs="Arial"/>
                <w:b/>
                <w:lang w:val="en-US"/>
              </w:rPr>
              <w:t>E</w:t>
            </w:r>
            <w:r w:rsidRPr="004A642B">
              <w:rPr>
                <w:rFonts w:cs="Arial"/>
                <w:b/>
                <w:lang w:val="en-US"/>
              </w:rPr>
              <w:t>-</w:t>
            </w:r>
            <w:r w:rsidR="00B9077C" w:rsidRPr="004A642B">
              <w:rPr>
                <w:rFonts w:cs="Arial"/>
                <w:b/>
              </w:rPr>
              <w:t>2010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D342F6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8"/>
                <w:szCs w:val="18"/>
              </w:rPr>
              <w:t>Изм./</w:t>
            </w:r>
            <w:proofErr w:type="spellStart"/>
            <w:r w:rsidRPr="004A642B">
              <w:rPr>
                <w:rFonts w:cs="Arial"/>
                <w:sz w:val="18"/>
                <w:szCs w:val="18"/>
              </w:rPr>
              <w:t>Rev</w:t>
            </w:r>
            <w:proofErr w:type="spellEnd"/>
          </w:p>
        </w:tc>
      </w:tr>
      <w:tr w:rsidR="00B7150B" w:rsidRPr="004A642B" w14:paraId="17301316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83A59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Утвердил</w:t>
            </w:r>
            <w:r w:rsidRPr="004A642B">
              <w:rPr>
                <w:rFonts w:cs="Arial"/>
                <w:sz w:val="16"/>
                <w:szCs w:val="16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</w:rPr>
              <w:t>Approve</w:t>
            </w:r>
            <w:proofErr w:type="spellEnd"/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3247F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C16DE" w14:textId="47683BA2" w:rsidR="00B7150B" w:rsidRPr="004A642B" w:rsidRDefault="00B7150B" w:rsidP="006B2A46">
            <w:pPr>
              <w:spacing w:before="0" w:after="0" w:line="240" w:lineRule="auto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630DE" w14:textId="124E99D3" w:rsidR="00B7150B" w:rsidRPr="004A642B" w:rsidRDefault="00B7150B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855" w:type="dxa"/>
            <w:gridSpan w:val="1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D95FB" w14:textId="77777777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Cs w:val="20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FF9625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32"/>
                <w:szCs w:val="32"/>
              </w:rPr>
            </w:pPr>
            <w:r w:rsidRPr="004A642B">
              <w:rPr>
                <w:rFonts w:cs="Arial"/>
                <w:szCs w:val="32"/>
              </w:rPr>
              <w:t>1</w:t>
            </w:r>
          </w:p>
        </w:tc>
      </w:tr>
      <w:tr w:rsidR="00B7150B" w:rsidRPr="004A642B" w14:paraId="52AFDFBA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90065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4A642B">
              <w:rPr>
                <w:rFonts w:cs="Arial"/>
                <w:sz w:val="16"/>
                <w:szCs w:val="16"/>
              </w:rPr>
              <w:t>Нач</w:t>
            </w:r>
            <w:proofErr w:type="spellEnd"/>
            <w:r w:rsidRPr="004A642B">
              <w:rPr>
                <w:rFonts w:cs="Arial"/>
                <w:sz w:val="16"/>
                <w:szCs w:val="16"/>
                <w:lang w:val="en-US"/>
              </w:rPr>
              <w:t>.</w:t>
            </w:r>
            <w:r w:rsidRPr="004A642B">
              <w:rPr>
                <w:rFonts w:cs="Arial"/>
                <w:sz w:val="16"/>
                <w:szCs w:val="16"/>
              </w:rPr>
              <w:t>отдела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br/>
              <w:t xml:space="preserve">Head of </w:t>
            </w:r>
            <w:proofErr w:type="spellStart"/>
            <w:r w:rsidRPr="004A642B">
              <w:rPr>
                <w:rFonts w:cs="Arial"/>
                <w:sz w:val="16"/>
                <w:szCs w:val="16"/>
                <w:lang w:val="en-US"/>
              </w:rPr>
              <w:t>dpt</w:t>
            </w:r>
            <w:proofErr w:type="spellEnd"/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0EE85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B3744" w14:textId="5B1DC3F4" w:rsidR="00B7150B" w:rsidRPr="004A642B" w:rsidRDefault="00B7150B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3E21A" w14:textId="77777777" w:rsidR="00B7150B" w:rsidRPr="004A642B" w:rsidRDefault="00B7150B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666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5D457" w14:textId="4C88AAFB" w:rsidR="00B7150B" w:rsidRPr="004A642B" w:rsidRDefault="003F7609" w:rsidP="009A7BF9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Строительство новых зданий производственных помещений и складов испытательных лабораторий Восточного Региона АО «КТК-К»</w:t>
            </w:r>
          </w:p>
        </w:tc>
      </w:tr>
      <w:tr w:rsidR="00B7150B" w:rsidRPr="004A642B" w14:paraId="63819EF6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6BF68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4A642B">
              <w:rPr>
                <w:rFonts w:cs="Arial"/>
                <w:sz w:val="16"/>
                <w:szCs w:val="16"/>
              </w:rPr>
              <w:t>Гл</w:t>
            </w:r>
            <w:proofErr w:type="spellEnd"/>
            <w:r w:rsidRPr="004A642B">
              <w:rPr>
                <w:rFonts w:cs="Arial"/>
                <w:sz w:val="16"/>
                <w:szCs w:val="16"/>
                <w:lang w:val="en-US"/>
              </w:rPr>
              <w:t xml:space="preserve">. </w:t>
            </w:r>
            <w:r w:rsidRPr="004A642B">
              <w:rPr>
                <w:rFonts w:cs="Arial"/>
                <w:sz w:val="16"/>
                <w:szCs w:val="16"/>
              </w:rPr>
              <w:t>спец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t>.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  <w:lang w:val="en-US"/>
              </w:rPr>
              <w:t>Chf</w:t>
            </w:r>
            <w:proofErr w:type="spellEnd"/>
            <w:r w:rsidRPr="004A642B">
              <w:rPr>
                <w:rFonts w:cs="Arial"/>
                <w:sz w:val="16"/>
                <w:szCs w:val="16"/>
                <w:lang w:val="en-US"/>
              </w:rPr>
              <w:t>. special.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9D4A5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F8BF2" w14:textId="5EDE6A0E" w:rsidR="00B7150B" w:rsidRPr="004A642B" w:rsidRDefault="00B7150B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879C4" w14:textId="77777777" w:rsidR="00B7150B" w:rsidRPr="004A642B" w:rsidRDefault="00B7150B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870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84062E" w14:textId="69706DDF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bCs/>
                <w:sz w:val="18"/>
                <w:szCs w:val="18"/>
              </w:rPr>
            </w:pPr>
            <w:r w:rsidRPr="004A642B">
              <w:rPr>
                <w:rFonts w:cs="Arial"/>
                <w:bCs/>
                <w:sz w:val="18"/>
                <w:szCs w:val="18"/>
              </w:rPr>
              <w:t xml:space="preserve">НПС </w:t>
            </w:r>
            <w:r w:rsidR="003F7609" w:rsidRPr="004A642B">
              <w:rPr>
                <w:rFonts w:cs="Arial"/>
                <w:bCs/>
                <w:sz w:val="18"/>
                <w:szCs w:val="18"/>
              </w:rPr>
              <w:t xml:space="preserve">Тенгиз </w:t>
            </w:r>
          </w:p>
          <w:p w14:paraId="3BEDF278" w14:textId="01D10BB3" w:rsidR="00B7150B" w:rsidRPr="004A642B" w:rsidRDefault="003F7609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bCs/>
                <w:sz w:val="18"/>
                <w:szCs w:val="18"/>
              </w:rPr>
            </w:pPr>
            <w:r w:rsidRPr="004A642B">
              <w:rPr>
                <w:rFonts w:cs="Arial"/>
                <w:bCs/>
                <w:sz w:val="18"/>
                <w:szCs w:val="18"/>
              </w:rPr>
              <w:t>Испытательная лаборатория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BC4AE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8"/>
                <w:szCs w:val="18"/>
              </w:rPr>
              <w:t>Стадия</w:t>
            </w:r>
          </w:p>
        </w:tc>
        <w:tc>
          <w:tcPr>
            <w:tcW w:w="9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50DF1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8"/>
                <w:szCs w:val="18"/>
              </w:rPr>
              <w:t>Лист</w:t>
            </w:r>
          </w:p>
        </w:tc>
        <w:tc>
          <w:tcPr>
            <w:tcW w:w="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64C25F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8"/>
                <w:szCs w:val="18"/>
              </w:rPr>
              <w:t>Листов</w:t>
            </w:r>
          </w:p>
        </w:tc>
      </w:tr>
      <w:tr w:rsidR="00B7150B" w:rsidRPr="004A642B" w14:paraId="2AC54D3B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C254C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bookmarkStart w:id="3" w:name="_Hlk106704307"/>
            <w:r w:rsidRPr="004A642B">
              <w:rPr>
                <w:rFonts w:cs="Arial"/>
                <w:sz w:val="16"/>
                <w:szCs w:val="16"/>
              </w:rPr>
              <w:t>Проверил</w:t>
            </w:r>
            <w:r w:rsidRPr="004A642B">
              <w:rPr>
                <w:rFonts w:cs="Arial"/>
                <w:sz w:val="16"/>
                <w:szCs w:val="16"/>
              </w:rPr>
              <w:br/>
              <w:t>Check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FBDF6" w14:textId="127CC307" w:rsidR="00B7150B" w:rsidRPr="004A642B" w:rsidRDefault="003F7609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4A642B">
              <w:rPr>
                <w:rFonts w:cs="Arial"/>
                <w:sz w:val="16"/>
                <w:szCs w:val="16"/>
                <w:lang w:val="en-US"/>
              </w:rPr>
              <w:t>Kryzhanovsky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748D5" w14:textId="611CA5F7" w:rsidR="00B7150B" w:rsidRPr="004A642B" w:rsidRDefault="00B7150B" w:rsidP="006B2A46">
            <w:pPr>
              <w:spacing w:before="0" w:after="0" w:line="240" w:lineRule="auto"/>
              <w:ind w:left="57" w:firstLine="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1CB47" w14:textId="4357548F" w:rsidR="00B7150B" w:rsidRPr="004A642B" w:rsidRDefault="003F7609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fldChar w:fldCharType="begin"/>
            </w:r>
            <w:r w:rsidRPr="004A642B">
              <w:rPr>
                <w:rFonts w:cs="Arial"/>
                <w:sz w:val="16"/>
                <w:szCs w:val="16"/>
              </w:rPr>
              <w:instrText xml:space="preserve"> TIME  \@ "dd.MM"  \* MERGEFORMAT </w:instrText>
            </w:r>
            <w:r w:rsidRPr="004A642B">
              <w:rPr>
                <w:rFonts w:cs="Arial"/>
                <w:sz w:val="16"/>
                <w:szCs w:val="16"/>
              </w:rPr>
              <w:fldChar w:fldCharType="separate"/>
            </w:r>
            <w:r w:rsidR="00FF74AE">
              <w:rPr>
                <w:rFonts w:cs="Arial"/>
                <w:noProof/>
                <w:sz w:val="16"/>
                <w:szCs w:val="16"/>
              </w:rPr>
              <w:t>07.08</w:t>
            </w:r>
            <w:r w:rsidRPr="004A642B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3870" w:type="dxa"/>
            <w:gridSpan w:val="6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0299A" w14:textId="77777777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8C55F" w14:textId="77777777" w:rsidR="00B7150B" w:rsidRPr="004A642B" w:rsidRDefault="00B7150B" w:rsidP="00701AC5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  <w:r w:rsidRPr="004A642B">
              <w:rPr>
                <w:rFonts w:cs="Arial"/>
              </w:rPr>
              <w:t>РП</w:t>
            </w:r>
          </w:p>
        </w:tc>
        <w:tc>
          <w:tcPr>
            <w:tcW w:w="9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8B1D7" w14:textId="3C96E464" w:rsidR="00B7150B" w:rsidRPr="004A642B" w:rsidRDefault="00361B14" w:rsidP="00142EB5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4B6744" w14:textId="182D38F7" w:rsidR="00B7150B" w:rsidRPr="00361B14" w:rsidRDefault="00E2436E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</w:t>
            </w:r>
          </w:p>
        </w:tc>
      </w:tr>
      <w:bookmarkEnd w:id="3"/>
      <w:tr w:rsidR="00B7150B" w:rsidRPr="004A642B" w14:paraId="36E54C98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0ACBE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Разработал</w:t>
            </w:r>
            <w:r w:rsidRPr="004A642B">
              <w:rPr>
                <w:rFonts w:cs="Arial"/>
                <w:sz w:val="16"/>
                <w:szCs w:val="16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</w:rPr>
              <w:t>Dsgn</w:t>
            </w:r>
            <w:proofErr w:type="spellEnd"/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FECD5" w14:textId="1666298A" w:rsidR="00B7150B" w:rsidRPr="004A642B" w:rsidRDefault="003F7609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4A642B">
              <w:rPr>
                <w:rFonts w:cs="Arial"/>
                <w:sz w:val="16"/>
                <w:szCs w:val="16"/>
                <w:lang w:val="en-US"/>
              </w:rPr>
              <w:t>Kuteyev</w:t>
            </w:r>
            <w:proofErr w:type="spellEnd"/>
            <w:r w:rsidRPr="004A642B">
              <w:rPr>
                <w:rFonts w:cs="Arial"/>
                <w:sz w:val="16"/>
                <w:szCs w:val="16"/>
                <w:lang w:val="en-US"/>
              </w:rPr>
              <w:t xml:space="preserve"> D,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D924D" w14:textId="7A773755" w:rsidR="00B7150B" w:rsidRPr="004A642B" w:rsidRDefault="0068623D" w:rsidP="006B2A46">
            <w:pPr>
              <w:spacing w:before="0" w:after="0" w:line="240" w:lineRule="auto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  <w:bookmarkStart w:id="4" w:name="_GoBack"/>
            <w:r w:rsidRPr="0068623D">
              <w:rPr>
                <w:rFonts w:cs="Arial"/>
                <w:szCs w:val="20"/>
                <w:lang w:val="en-US"/>
              </w:rPr>
              <w:drawing>
                <wp:anchor distT="0" distB="0" distL="114300" distR="114300" simplePos="0" relativeHeight="251737600" behindDoc="0" locked="0" layoutInCell="1" allowOverlap="1" wp14:anchorId="4A791BCE" wp14:editId="3996C0E0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-3810</wp:posOffset>
                  </wp:positionV>
                  <wp:extent cx="445135" cy="40132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одпись Кутеев Даулет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01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8623D">
              <w:rPr>
                <w:rFonts w:cs="Arial"/>
                <w:szCs w:val="20"/>
                <w:lang w:val="en-US"/>
              </w:rPr>
              <w:drawing>
                <wp:anchor distT="0" distB="0" distL="114300" distR="114300" simplePos="0" relativeHeight="251684352" behindDoc="0" locked="0" layoutInCell="1" allowOverlap="1" wp14:anchorId="42FE33A2" wp14:editId="4573A8FA">
                  <wp:simplePos x="0" y="0"/>
                  <wp:positionH relativeFrom="column">
                    <wp:posOffset>37465</wp:posOffset>
                  </wp:positionH>
                  <wp:positionV relativeFrom="paragraph">
                    <wp:posOffset>-422275</wp:posOffset>
                  </wp:positionV>
                  <wp:extent cx="590550" cy="571500"/>
                  <wp:effectExtent l="0" t="0" r="0" b="0"/>
                  <wp:wrapNone/>
                  <wp:docPr id="15" name="Рисунок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8623D">
              <w:rPr>
                <w:rFonts w:cs="Arial"/>
                <w:szCs w:val="20"/>
                <w:lang w:val="en-US"/>
              </w:rPr>
              <w:drawing>
                <wp:anchor distT="0" distB="0" distL="114300" distR="114300" simplePos="0" relativeHeight="251631104" behindDoc="0" locked="0" layoutInCell="1" allowOverlap="1" wp14:anchorId="35BB379B" wp14:editId="09CD5D91">
                  <wp:simplePos x="0" y="0"/>
                  <wp:positionH relativeFrom="column">
                    <wp:posOffset>-201930</wp:posOffset>
                  </wp:positionH>
                  <wp:positionV relativeFrom="paragraph">
                    <wp:posOffset>-1311275</wp:posOffset>
                  </wp:positionV>
                  <wp:extent cx="850265" cy="456565"/>
                  <wp:effectExtent l="0" t="0" r="6985" b="635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4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265" cy="456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4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27588" w14:textId="1DBFD9FD" w:rsidR="00B7150B" w:rsidRPr="004A642B" w:rsidRDefault="003F7609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fldChar w:fldCharType="begin"/>
            </w:r>
            <w:r w:rsidRPr="004A642B">
              <w:rPr>
                <w:rFonts w:cs="Arial"/>
                <w:sz w:val="16"/>
                <w:szCs w:val="16"/>
              </w:rPr>
              <w:instrText xml:space="preserve"> TIME  \@ "dd.MM"  \* MERGEFORMAT </w:instrText>
            </w:r>
            <w:r w:rsidRPr="004A642B">
              <w:rPr>
                <w:rFonts w:cs="Arial"/>
                <w:sz w:val="16"/>
                <w:szCs w:val="16"/>
              </w:rPr>
              <w:fldChar w:fldCharType="separate"/>
            </w:r>
            <w:r w:rsidR="00FF74AE">
              <w:rPr>
                <w:rFonts w:cs="Arial"/>
                <w:noProof/>
                <w:sz w:val="16"/>
                <w:szCs w:val="16"/>
              </w:rPr>
              <w:t>07.08</w:t>
            </w:r>
            <w:r w:rsidRPr="004A642B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3870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F53A8E9" w14:textId="361B0E1C" w:rsidR="00B7150B" w:rsidRPr="00E91268" w:rsidRDefault="00B7150B" w:rsidP="00C0559F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4A642B">
              <w:rPr>
                <w:rFonts w:cs="Arial"/>
                <w:b/>
                <w:sz w:val="18"/>
                <w:szCs w:val="18"/>
              </w:rPr>
              <w:t>Опросный лист на вытяжной вентилятор</w:t>
            </w:r>
            <w:r w:rsidR="00E91268" w:rsidRPr="00E91268">
              <w:rPr>
                <w:rFonts w:cs="Arial"/>
                <w:b/>
                <w:sz w:val="18"/>
                <w:szCs w:val="18"/>
              </w:rPr>
              <w:t xml:space="preserve"> </w:t>
            </w:r>
            <w:r w:rsidR="00E91268">
              <w:rPr>
                <w:rFonts w:cs="Arial"/>
                <w:b/>
                <w:sz w:val="18"/>
                <w:szCs w:val="18"/>
              </w:rPr>
              <w:t>В1</w:t>
            </w:r>
          </w:p>
        </w:tc>
        <w:tc>
          <w:tcPr>
            <w:tcW w:w="2793" w:type="dxa"/>
            <w:gridSpan w:val="9"/>
            <w:vMerge w:val="restart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22B3A86" w14:textId="77777777" w:rsidR="003F7609" w:rsidRPr="004A642B" w:rsidRDefault="003F7609" w:rsidP="003F7609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A642B">
              <w:rPr>
                <w:rFonts w:cs="Arial"/>
                <w:b/>
                <w:bCs/>
                <w:sz w:val="18"/>
                <w:szCs w:val="18"/>
              </w:rPr>
              <w:t>ТОО "</w:t>
            </w:r>
            <w:proofErr w:type="spellStart"/>
            <w:r w:rsidRPr="004A642B">
              <w:rPr>
                <w:rFonts w:cs="Arial"/>
                <w:b/>
                <w:bCs/>
                <w:sz w:val="18"/>
                <w:szCs w:val="18"/>
              </w:rPr>
              <w:t>ТрансНефть-КОНТУРпроект</w:t>
            </w:r>
            <w:proofErr w:type="spellEnd"/>
            <w:r w:rsidRPr="004A642B">
              <w:rPr>
                <w:rFonts w:cs="Arial"/>
                <w:b/>
                <w:bCs/>
                <w:sz w:val="18"/>
                <w:szCs w:val="18"/>
              </w:rPr>
              <w:t>"</w:t>
            </w:r>
          </w:p>
          <w:p w14:paraId="1B98258D" w14:textId="1955AC66" w:rsidR="00B7150B" w:rsidRPr="004A642B" w:rsidRDefault="003F7609" w:rsidP="003F7609">
            <w:pPr>
              <w:spacing w:before="60" w:after="0" w:line="240" w:lineRule="auto"/>
              <w:ind w:firstLine="0"/>
              <w:jc w:val="center"/>
              <w:rPr>
                <w:rFonts w:cs="Arial"/>
                <w:sz w:val="16"/>
                <w:szCs w:val="20"/>
              </w:rPr>
            </w:pPr>
            <w:r w:rsidRPr="004A642B">
              <w:rPr>
                <w:rFonts w:cs="Arial"/>
                <w:b/>
                <w:bCs/>
                <w:sz w:val="18"/>
                <w:szCs w:val="18"/>
              </w:rPr>
              <w:t>Алматы</w:t>
            </w:r>
            <w:r w:rsidRPr="004A642B">
              <w:rPr>
                <w:rFonts w:cs="Arial"/>
                <w:b/>
                <w:bCs/>
                <w:sz w:val="18"/>
                <w:szCs w:val="18"/>
              </w:rPr>
              <w:tab/>
              <w:t>202</w:t>
            </w:r>
            <w:r w:rsidR="00DC1B33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</w:tr>
      <w:tr w:rsidR="00B7150B" w:rsidRPr="004A642B" w14:paraId="19634705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B829CE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4A642B">
              <w:rPr>
                <w:rFonts w:cs="Arial"/>
                <w:sz w:val="16"/>
                <w:szCs w:val="16"/>
              </w:rPr>
              <w:t>Должность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br/>
              <w:t>Position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287B5B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4A642B">
              <w:rPr>
                <w:rFonts w:cs="Arial"/>
                <w:sz w:val="16"/>
                <w:szCs w:val="16"/>
              </w:rPr>
              <w:t>Фамилия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br/>
              <w:t>Name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1142C1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4A642B">
              <w:rPr>
                <w:rFonts w:cs="Arial"/>
                <w:sz w:val="16"/>
                <w:szCs w:val="16"/>
              </w:rPr>
              <w:t>Подпись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  <w:lang w:val="en-US"/>
              </w:rPr>
              <w:t>Signat</w:t>
            </w:r>
            <w:proofErr w:type="spellEnd"/>
            <w:r w:rsidRPr="004A642B">
              <w:rPr>
                <w:rFonts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3AA0C8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4A642B">
              <w:rPr>
                <w:rFonts w:cs="Arial"/>
                <w:sz w:val="16"/>
                <w:szCs w:val="16"/>
              </w:rPr>
              <w:t>Дата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br/>
              <w:t>Date</w:t>
            </w:r>
          </w:p>
        </w:tc>
        <w:tc>
          <w:tcPr>
            <w:tcW w:w="3870" w:type="dxa"/>
            <w:gridSpan w:val="6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36FB1C" w14:textId="77777777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793" w:type="dxa"/>
            <w:gridSpan w:val="9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4C54EF" w14:textId="77777777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 w:val="16"/>
                <w:szCs w:val="20"/>
                <w:lang w:val="en-US"/>
              </w:rPr>
            </w:pPr>
          </w:p>
        </w:tc>
      </w:tr>
    </w:tbl>
    <w:p w14:paraId="10A83767" w14:textId="77777777" w:rsidR="00142EB5" w:rsidRPr="004A642B" w:rsidRDefault="00142EB5" w:rsidP="00142EB5">
      <w:pPr>
        <w:pStyle w:val="af6"/>
        <w:jc w:val="right"/>
        <w:rPr>
          <w:rFonts w:cs="Arial"/>
          <w:noProof/>
          <w:sz w:val="18"/>
          <w:szCs w:val="18"/>
        </w:rPr>
      </w:pPr>
    </w:p>
    <w:p w14:paraId="206220D1" w14:textId="77777777" w:rsidR="00142EB5" w:rsidRPr="004A642B" w:rsidRDefault="00142EB5" w:rsidP="00142EB5">
      <w:pPr>
        <w:pStyle w:val="af6"/>
        <w:jc w:val="right"/>
        <w:rPr>
          <w:rFonts w:cs="Arial"/>
          <w:sz w:val="18"/>
          <w:szCs w:val="18"/>
        </w:rPr>
        <w:sectPr w:rsidR="00142EB5" w:rsidRPr="004A642B" w:rsidSect="007B5029">
          <w:headerReference w:type="default" r:id="rId15"/>
          <w:pgSz w:w="11906" w:h="16838" w:code="9"/>
          <w:pgMar w:top="426" w:right="851" w:bottom="142" w:left="1418" w:header="142" w:footer="0" w:gutter="0"/>
          <w:cols w:space="720"/>
          <w:titlePg/>
          <w:docGrid w:linePitch="326"/>
        </w:sectPr>
      </w:pPr>
    </w:p>
    <w:sdt>
      <w:sdtPr>
        <w:rPr>
          <w:b w:val="0"/>
          <w:bCs w:val="0"/>
          <w:szCs w:val="24"/>
          <w:lang w:eastAsia="ru-RU"/>
        </w:rPr>
        <w:id w:val="109091619"/>
        <w:docPartObj>
          <w:docPartGallery w:val="Table of Contents"/>
          <w:docPartUnique/>
        </w:docPartObj>
      </w:sdtPr>
      <w:sdtEndPr/>
      <w:sdtContent>
        <w:p w14:paraId="7FE542C0" w14:textId="4F36C569" w:rsidR="00361B14" w:rsidRDefault="00361B14">
          <w:pPr>
            <w:pStyle w:val="afff5"/>
          </w:pPr>
          <w:r>
            <w:t>Оглавление</w:t>
          </w:r>
        </w:p>
        <w:p w14:paraId="15EF3DDE" w14:textId="035EA8D4" w:rsidR="0068623D" w:rsidRDefault="00361B14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2317025" w:history="1">
            <w:r w:rsidR="0068623D" w:rsidRPr="000C4B08">
              <w:rPr>
                <w:rStyle w:val="af2"/>
                <w:rFonts w:eastAsia="Calibri"/>
                <w:noProof/>
                <w:lang w:eastAsia="en-US"/>
              </w:rPr>
              <w:t>Опросный лист вентилятора В1</w:t>
            </w:r>
            <w:r w:rsidR="0068623D">
              <w:rPr>
                <w:noProof/>
                <w:webHidden/>
              </w:rPr>
              <w:tab/>
            </w:r>
            <w:r w:rsidR="0068623D">
              <w:rPr>
                <w:noProof/>
                <w:webHidden/>
              </w:rPr>
              <w:fldChar w:fldCharType="begin"/>
            </w:r>
            <w:r w:rsidR="0068623D">
              <w:rPr>
                <w:noProof/>
                <w:webHidden/>
              </w:rPr>
              <w:instrText xml:space="preserve"> PAGEREF _Toc142317025 \h </w:instrText>
            </w:r>
            <w:r w:rsidR="0068623D">
              <w:rPr>
                <w:noProof/>
                <w:webHidden/>
              </w:rPr>
            </w:r>
            <w:r w:rsidR="0068623D">
              <w:rPr>
                <w:noProof/>
                <w:webHidden/>
              </w:rPr>
              <w:fldChar w:fldCharType="separate"/>
            </w:r>
            <w:r w:rsidR="00FF74AE">
              <w:rPr>
                <w:noProof/>
                <w:webHidden/>
              </w:rPr>
              <w:t>3</w:t>
            </w:r>
            <w:r w:rsidR="0068623D">
              <w:rPr>
                <w:noProof/>
                <w:webHidden/>
              </w:rPr>
              <w:fldChar w:fldCharType="end"/>
            </w:r>
          </w:hyperlink>
        </w:p>
        <w:p w14:paraId="193ECD84" w14:textId="717E50D0" w:rsidR="00361B14" w:rsidRDefault="00361B14">
          <w:r>
            <w:rPr>
              <w:b/>
              <w:bCs/>
            </w:rPr>
            <w:fldChar w:fldCharType="end"/>
          </w:r>
        </w:p>
      </w:sdtContent>
    </w:sdt>
    <w:p w14:paraId="10423870" w14:textId="737D4C0A" w:rsidR="00361B14" w:rsidRDefault="00361B14">
      <w:pPr>
        <w:spacing w:before="0" w:after="0" w:line="240" w:lineRule="auto"/>
        <w:ind w:firstLine="0"/>
        <w:jc w:val="left"/>
        <w:rPr>
          <w:rFonts w:eastAsia="Calibri" w:cs="Arial"/>
          <w:b/>
          <w:sz w:val="28"/>
          <w:szCs w:val="28"/>
          <w:lang w:eastAsia="en-US"/>
        </w:rPr>
      </w:pPr>
      <w:r>
        <w:rPr>
          <w:rFonts w:eastAsia="Calibri" w:cs="Arial"/>
          <w:b/>
          <w:sz w:val="28"/>
          <w:szCs w:val="28"/>
          <w:lang w:eastAsia="en-US"/>
        </w:rPr>
        <w:br w:type="page"/>
      </w:r>
    </w:p>
    <w:p w14:paraId="6F91C6D1" w14:textId="2884F89C" w:rsidR="00C00300" w:rsidRPr="004A642B" w:rsidRDefault="00C00300" w:rsidP="00361B14">
      <w:pPr>
        <w:pStyle w:val="afa"/>
        <w:rPr>
          <w:rFonts w:eastAsia="Calibri"/>
          <w:lang w:eastAsia="en-US"/>
        </w:rPr>
      </w:pPr>
      <w:bookmarkStart w:id="6" w:name="_Toc142317025"/>
      <w:r w:rsidRPr="004A642B">
        <w:rPr>
          <w:rFonts w:eastAsia="Calibri"/>
          <w:lang w:eastAsia="en-US"/>
        </w:rPr>
        <w:lastRenderedPageBreak/>
        <w:t>Опросн</w:t>
      </w:r>
      <w:r w:rsidR="00200A8E" w:rsidRPr="004A642B">
        <w:rPr>
          <w:rFonts w:eastAsia="Calibri"/>
          <w:lang w:eastAsia="en-US"/>
        </w:rPr>
        <w:t xml:space="preserve">ый лист вентилятора </w:t>
      </w:r>
      <w:r w:rsidR="00DB0B6A" w:rsidRPr="004A642B">
        <w:rPr>
          <w:rFonts w:eastAsia="Calibri"/>
          <w:lang w:eastAsia="en-US"/>
        </w:rPr>
        <w:t>В1</w:t>
      </w:r>
      <w:bookmarkEnd w:id="6"/>
    </w:p>
    <w:p w14:paraId="46853869" w14:textId="77777777" w:rsidR="00BB2BA4" w:rsidRPr="004A642B" w:rsidRDefault="00BB2BA4" w:rsidP="00C00300">
      <w:pPr>
        <w:spacing w:before="0" w:after="200" w:line="276" w:lineRule="auto"/>
        <w:ind w:firstLine="0"/>
        <w:jc w:val="center"/>
        <w:rPr>
          <w:rFonts w:eastAsia="Calibri" w:cs="Arial"/>
          <w:b/>
          <w:sz w:val="28"/>
          <w:szCs w:val="28"/>
          <w:lang w:eastAsia="en-US"/>
        </w:rPr>
      </w:pPr>
      <w:proofErr w:type="spellStart"/>
      <w:r w:rsidRPr="004A642B">
        <w:rPr>
          <w:rFonts w:eastAsia="Calibri" w:cs="Arial"/>
          <w:b/>
          <w:sz w:val="28"/>
          <w:szCs w:val="28"/>
          <w:lang w:eastAsia="en-US"/>
        </w:rPr>
        <w:t>Fan</w:t>
      </w:r>
      <w:proofErr w:type="spellEnd"/>
      <w:r w:rsidRPr="004A642B">
        <w:rPr>
          <w:rFonts w:eastAsia="Calibri" w:cs="Arial"/>
          <w:b/>
          <w:sz w:val="28"/>
          <w:szCs w:val="28"/>
          <w:lang w:eastAsia="en-US"/>
        </w:rPr>
        <w:t xml:space="preserve"> </w:t>
      </w:r>
      <w:proofErr w:type="spellStart"/>
      <w:r w:rsidRPr="004A642B">
        <w:rPr>
          <w:rFonts w:eastAsia="Calibri" w:cs="Arial"/>
          <w:b/>
          <w:sz w:val="28"/>
          <w:szCs w:val="28"/>
          <w:lang w:eastAsia="en-US"/>
        </w:rPr>
        <w:t>Questionnaire</w:t>
      </w:r>
      <w:proofErr w:type="spellEnd"/>
      <w:r w:rsidRPr="004A642B">
        <w:rPr>
          <w:rFonts w:eastAsia="Calibri" w:cs="Arial"/>
          <w:b/>
          <w:sz w:val="28"/>
          <w:szCs w:val="28"/>
          <w:lang w:eastAsia="en-US"/>
        </w:rPr>
        <w:t xml:space="preserve"> </w:t>
      </w:r>
      <w:r w:rsidR="00DB0B6A" w:rsidRPr="004A642B">
        <w:rPr>
          <w:rFonts w:eastAsia="Calibri" w:cs="Arial"/>
          <w:b/>
          <w:sz w:val="28"/>
          <w:szCs w:val="28"/>
          <w:lang w:val="en-US" w:eastAsia="en-US"/>
        </w:rPr>
        <w:t>V</w:t>
      </w:r>
      <w:r w:rsidR="00DB0B6A" w:rsidRPr="004A642B">
        <w:rPr>
          <w:rFonts w:eastAsia="Calibri" w:cs="Arial"/>
          <w:b/>
          <w:sz w:val="28"/>
          <w:szCs w:val="28"/>
          <w:lang w:eastAsia="en-US"/>
        </w:rPr>
        <w:t>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5163"/>
        <w:gridCol w:w="1903"/>
        <w:gridCol w:w="1903"/>
      </w:tblGrid>
      <w:tr w:rsidR="00FA4961" w:rsidRPr="004A642B" w14:paraId="34A677F9" w14:textId="1A052356" w:rsidTr="00FA4961">
        <w:trPr>
          <w:trHeight w:val="565"/>
          <w:tblHeader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7FD1F0FA" w14:textId="1CB7CA6E" w:rsidR="00FA4961" w:rsidRPr="00FA4961" w:rsidRDefault="00FA4961" w:rsidP="00C00300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b/>
                <w:lang w:val="en-US"/>
              </w:rPr>
            </w:pPr>
            <w:bookmarkStart w:id="7" w:name="_Hlk131590993"/>
            <w:r w:rsidRPr="00FA4961">
              <w:rPr>
                <w:rFonts w:eastAsia="Calibri" w:cs="Arial"/>
                <w:b/>
                <w:lang w:val="en-US"/>
              </w:rPr>
              <w:t>N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645FFF82" w14:textId="34E09F6E" w:rsidR="00FA4961" w:rsidRPr="00FA4961" w:rsidRDefault="00FA4961" w:rsidP="00BB2BA4">
            <w:pPr>
              <w:spacing w:before="0" w:after="0" w:line="240" w:lineRule="auto"/>
              <w:ind w:firstLine="0"/>
              <w:jc w:val="left"/>
              <w:rPr>
                <w:rFonts w:cs="Arial"/>
                <w:b/>
              </w:rPr>
            </w:pPr>
            <w:r w:rsidRPr="00FA4961">
              <w:rPr>
                <w:rFonts w:cs="Arial"/>
                <w:b/>
              </w:rPr>
              <w:t>Технические характеристики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51DA0960" w14:textId="6543EA24" w:rsidR="00FA4961" w:rsidRPr="00FA4961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b/>
              </w:rPr>
            </w:pPr>
            <w:r w:rsidRPr="00FA4961">
              <w:rPr>
                <w:rFonts w:eastAsia="Calibri" w:cs="Arial"/>
                <w:b/>
              </w:rPr>
              <w:t>Требуемое значение</w:t>
            </w:r>
          </w:p>
        </w:tc>
        <w:tc>
          <w:tcPr>
            <w:tcW w:w="1903" w:type="dxa"/>
          </w:tcPr>
          <w:p w14:paraId="5230DF91" w14:textId="77777777" w:rsidR="00FA4961" w:rsidRPr="00FA4961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b/>
              </w:rPr>
            </w:pPr>
            <w:r w:rsidRPr="00FA4961">
              <w:rPr>
                <w:rFonts w:eastAsia="Calibri" w:cs="Arial"/>
                <w:b/>
              </w:rPr>
              <w:t>Для заполнения</w:t>
            </w:r>
          </w:p>
          <w:p w14:paraId="52294E3E" w14:textId="37FD9F88" w:rsidR="00FA4961" w:rsidRPr="00FA4961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  <w:sz w:val="20"/>
                <w:szCs w:val="20"/>
              </w:rPr>
            </w:pPr>
            <w:r w:rsidRPr="00FA4961">
              <w:rPr>
                <w:rFonts w:eastAsia="Calibri" w:cs="Arial"/>
                <w:b/>
              </w:rPr>
              <w:t>производителями</w:t>
            </w:r>
          </w:p>
        </w:tc>
      </w:tr>
      <w:tr w:rsidR="00FA4961" w:rsidRPr="004A642B" w14:paraId="7F97EFC0" w14:textId="77777777" w:rsidTr="00FA4961">
        <w:trPr>
          <w:trHeight w:val="565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2712689E" w14:textId="6DAE8EA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1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5CA39959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 xml:space="preserve">Тип вентилятора </w:t>
            </w:r>
          </w:p>
          <w:p w14:paraId="08444367" w14:textId="0B3ECEC4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  <w:lang w:val="en"/>
              </w:rPr>
              <w:t>Fan type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3DDA7D44" w14:textId="038EEA1B" w:rsidR="00FA4961" w:rsidRPr="004A642B" w:rsidRDefault="00FA4961" w:rsidP="00FA4961">
            <w:pPr>
              <w:spacing w:before="0" w:after="0" w:line="240" w:lineRule="auto"/>
              <w:rPr>
                <w:rFonts w:cs="Arial"/>
                <w:sz w:val="20"/>
                <w:szCs w:val="20"/>
              </w:rPr>
            </w:pPr>
            <w:proofErr w:type="gramStart"/>
            <w:r w:rsidRPr="004A642B">
              <w:rPr>
                <w:rFonts w:cs="Arial"/>
                <w:sz w:val="20"/>
                <w:szCs w:val="20"/>
              </w:rPr>
              <w:t>.Канальный</w:t>
            </w:r>
            <w:proofErr w:type="gramEnd"/>
          </w:p>
        </w:tc>
        <w:tc>
          <w:tcPr>
            <w:tcW w:w="1903" w:type="dxa"/>
          </w:tcPr>
          <w:p w14:paraId="0204720C" w14:textId="77777777" w:rsidR="00FA4961" w:rsidRPr="004A642B" w:rsidRDefault="00FA4961" w:rsidP="00FA4961">
            <w:pPr>
              <w:spacing w:before="0"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2E81BF59" w14:textId="15AB7C9D" w:rsidTr="00FA4961">
        <w:trPr>
          <w:trHeight w:val="147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71556BF6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2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751BBAC5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>Производительность по воздуху, м</w:t>
            </w:r>
            <w:r w:rsidRPr="004A642B">
              <w:rPr>
                <w:rFonts w:cs="Arial"/>
                <w:sz w:val="28"/>
                <w:szCs w:val="28"/>
              </w:rPr>
              <w:t>³</w:t>
            </w:r>
            <w:r w:rsidRPr="004A642B">
              <w:rPr>
                <w:rFonts w:cs="Arial"/>
              </w:rPr>
              <w:t>/час</w:t>
            </w:r>
          </w:p>
          <w:p w14:paraId="43D901E4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eastAsia="Calibri" w:cs="Arial"/>
              </w:rPr>
            </w:pPr>
            <w:proofErr w:type="spellStart"/>
            <w:r w:rsidRPr="004A642B">
              <w:rPr>
                <w:rFonts w:eastAsia="Calibri" w:cs="Arial"/>
              </w:rPr>
              <w:t>Air</w:t>
            </w:r>
            <w:proofErr w:type="spellEnd"/>
            <w:r w:rsidRPr="004A642B">
              <w:rPr>
                <w:rFonts w:eastAsia="Calibri" w:cs="Arial"/>
              </w:rPr>
              <w:t xml:space="preserve"> </w:t>
            </w:r>
            <w:proofErr w:type="spellStart"/>
            <w:r w:rsidRPr="004A642B">
              <w:rPr>
                <w:rFonts w:eastAsia="Calibri" w:cs="Arial"/>
              </w:rPr>
              <w:t>productivity</w:t>
            </w:r>
            <w:proofErr w:type="spellEnd"/>
            <w:r w:rsidRPr="004A642B">
              <w:rPr>
                <w:rFonts w:eastAsia="Calibri" w:cs="Arial"/>
              </w:rPr>
              <w:t xml:space="preserve">, m³ / </w:t>
            </w:r>
            <w:proofErr w:type="spellStart"/>
            <w:r w:rsidRPr="004A642B">
              <w:rPr>
                <w:rFonts w:eastAsia="Calibri" w:cs="Arial"/>
              </w:rPr>
              <w:t>hour</w:t>
            </w:r>
            <w:proofErr w:type="spellEnd"/>
          </w:p>
        </w:tc>
        <w:tc>
          <w:tcPr>
            <w:tcW w:w="1903" w:type="dxa"/>
            <w:shd w:val="clear" w:color="auto" w:fill="auto"/>
            <w:vAlign w:val="center"/>
          </w:tcPr>
          <w:p w14:paraId="772A5813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cs="Arial"/>
                <w:sz w:val="20"/>
                <w:szCs w:val="20"/>
                <w:lang w:val="en-US"/>
              </w:rPr>
              <w:t>2</w:t>
            </w:r>
            <w:r w:rsidRPr="004A642B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903" w:type="dxa"/>
          </w:tcPr>
          <w:p w14:paraId="6ED84F93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</w:p>
        </w:tc>
      </w:tr>
      <w:tr w:rsidR="00FA4961" w:rsidRPr="004A642B" w14:paraId="430A1CEA" w14:textId="7B71B19C" w:rsidTr="00FA4961">
        <w:trPr>
          <w:trHeight w:val="522"/>
          <w:jc w:val="center"/>
        </w:trPr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68948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3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241D61BB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>Полное давление в рабочей зоне, Па</w:t>
            </w:r>
          </w:p>
          <w:p w14:paraId="163AFCDB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-US"/>
              </w:rPr>
              <w:t>Total pressure in the working area, Pa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700320B1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  <w:r w:rsidRPr="004A642B">
              <w:rPr>
                <w:rFonts w:cs="Arial"/>
                <w:sz w:val="20"/>
                <w:szCs w:val="20"/>
              </w:rPr>
              <w:t>172</w:t>
            </w:r>
          </w:p>
        </w:tc>
        <w:tc>
          <w:tcPr>
            <w:tcW w:w="1903" w:type="dxa"/>
          </w:tcPr>
          <w:p w14:paraId="53B7AD93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65A71DB9" w14:textId="488ABCA4" w:rsidTr="00FA4961">
        <w:trPr>
          <w:trHeight w:val="522"/>
          <w:jc w:val="center"/>
        </w:trPr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40529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4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1346F307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4A642B">
              <w:rPr>
                <w:rFonts w:cs="Arial"/>
              </w:rPr>
              <w:t xml:space="preserve">Конструктивное исполнение </w:t>
            </w:r>
            <w:r w:rsidRPr="004A642B">
              <w:rPr>
                <w:rFonts w:cs="Arial"/>
                <w:sz w:val="20"/>
                <w:szCs w:val="20"/>
              </w:rPr>
              <w:t>(кроме крышных и канальных)</w:t>
            </w:r>
            <w:r w:rsidRPr="004A642B">
              <w:rPr>
                <w:rFonts w:cs="Arial"/>
              </w:rPr>
              <w:br/>
            </w:r>
            <w:r w:rsidRPr="004A642B">
              <w:rPr>
                <w:rFonts w:cs="Arial"/>
                <w:sz w:val="20"/>
                <w:szCs w:val="20"/>
              </w:rPr>
              <w:t xml:space="preserve">схема 1- колесо на валу двигателя; схема 3 – через полумуфту, </w:t>
            </w:r>
            <w:r w:rsidRPr="004A642B">
              <w:rPr>
                <w:rFonts w:cs="Arial"/>
                <w:sz w:val="20"/>
                <w:szCs w:val="20"/>
              </w:rPr>
              <w:br/>
              <w:t>схема 5 – через клиноременную передачу</w:t>
            </w:r>
          </w:p>
          <w:p w14:paraId="23E61435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"/>
              </w:rPr>
            </w:pPr>
            <w:r w:rsidRPr="004A642B">
              <w:rPr>
                <w:rFonts w:cs="Arial"/>
                <w:lang w:val="en"/>
              </w:rPr>
              <w:t>Design (except for roof and channel)</w:t>
            </w:r>
          </w:p>
          <w:p w14:paraId="4CA205BA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sz w:val="22"/>
                <w:lang w:val="en"/>
              </w:rPr>
            </w:pPr>
            <w:r w:rsidRPr="004A642B">
              <w:rPr>
                <w:rFonts w:cs="Arial"/>
                <w:sz w:val="22"/>
                <w:lang w:val="en"/>
              </w:rPr>
              <w:t>Scheme 1 - wheel on the motor shaft; scheme 3 - through the coupling half,</w:t>
            </w:r>
          </w:p>
          <w:p w14:paraId="7EC28D8E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  <w:sz w:val="22"/>
                <w:lang w:val="en"/>
              </w:rPr>
              <w:t>Scheme 5 - V-belt drive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08BD6A63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  <w:r w:rsidRPr="004A642B">
              <w:rPr>
                <w:rFonts w:cs="Arial"/>
              </w:rPr>
              <w:t>-</w:t>
            </w:r>
          </w:p>
        </w:tc>
        <w:tc>
          <w:tcPr>
            <w:tcW w:w="1903" w:type="dxa"/>
          </w:tcPr>
          <w:p w14:paraId="0D73AA0F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</w:p>
        </w:tc>
      </w:tr>
      <w:tr w:rsidR="00FA4961" w:rsidRPr="004A642B" w14:paraId="1FEB1BF8" w14:textId="294FCA0E" w:rsidTr="00FA4961">
        <w:trPr>
          <w:trHeight w:val="522"/>
          <w:jc w:val="center"/>
        </w:trPr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C202B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5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52DAE2EB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>Назначение</w:t>
            </w:r>
          </w:p>
          <w:p w14:paraId="32402E49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  <w:lang w:val="en"/>
              </w:rPr>
              <w:t>Appointment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633C62FC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642B">
              <w:rPr>
                <w:rFonts w:cs="Arial"/>
                <w:sz w:val="20"/>
                <w:szCs w:val="20"/>
              </w:rPr>
              <w:t>вытяжная вентиляция</w:t>
            </w:r>
          </w:p>
          <w:p w14:paraId="1EAE4DCB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  <w:sz w:val="20"/>
                <w:szCs w:val="20"/>
                <w:lang w:val="en-US"/>
              </w:rPr>
              <w:t xml:space="preserve">Exhaust </w:t>
            </w:r>
            <w:proofErr w:type="spellStart"/>
            <w:r w:rsidRPr="004A642B">
              <w:rPr>
                <w:rFonts w:eastAsia="Calibri" w:cs="Arial"/>
                <w:sz w:val="20"/>
                <w:szCs w:val="20"/>
                <w:lang w:val="en-US"/>
              </w:rPr>
              <w:t>ventilacion</w:t>
            </w:r>
            <w:proofErr w:type="spellEnd"/>
          </w:p>
        </w:tc>
        <w:tc>
          <w:tcPr>
            <w:tcW w:w="1903" w:type="dxa"/>
          </w:tcPr>
          <w:p w14:paraId="7507554C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23824F19" w14:textId="35603920" w:rsidTr="00FA4961">
        <w:trPr>
          <w:trHeight w:val="716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199CCDEA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6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2F94552A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>Место установки вентилятора</w:t>
            </w:r>
            <w:r w:rsidRPr="004A642B">
              <w:rPr>
                <w:rFonts w:cs="Arial"/>
              </w:rPr>
              <w:br/>
            </w:r>
            <w:r w:rsidRPr="004A642B">
              <w:rPr>
                <w:rFonts w:cs="Arial"/>
                <w:szCs w:val="20"/>
                <w:lang w:val="en"/>
              </w:rPr>
              <w:t>Fan</w:t>
            </w:r>
            <w:r w:rsidRPr="004A642B">
              <w:rPr>
                <w:rFonts w:cs="Arial"/>
                <w:szCs w:val="20"/>
              </w:rPr>
              <w:t xml:space="preserve"> </w:t>
            </w:r>
            <w:r w:rsidRPr="004A642B">
              <w:rPr>
                <w:rFonts w:cs="Arial"/>
                <w:szCs w:val="20"/>
                <w:lang w:val="en"/>
              </w:rPr>
              <w:t>location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6893E6D9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642B">
              <w:rPr>
                <w:rFonts w:cs="Arial"/>
                <w:sz w:val="20"/>
                <w:szCs w:val="20"/>
              </w:rPr>
              <w:t>На кровле</w:t>
            </w:r>
          </w:p>
          <w:p w14:paraId="0D0C14B0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lang w:val="en-US"/>
              </w:rPr>
            </w:pPr>
          </w:p>
        </w:tc>
        <w:tc>
          <w:tcPr>
            <w:tcW w:w="1903" w:type="dxa"/>
          </w:tcPr>
          <w:p w14:paraId="477C457C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64F09777" w14:textId="05827D1E" w:rsidTr="00FA4961">
        <w:trPr>
          <w:trHeight w:val="754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59213D89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7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6B42873C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</w:rPr>
              <w:t xml:space="preserve">Общепромышленное исполнение  или </w:t>
            </w:r>
            <w:r w:rsidRPr="004A642B">
              <w:rPr>
                <w:rFonts w:cs="Arial"/>
              </w:rPr>
              <w:br/>
              <w:t xml:space="preserve">Взрывозащищенное исполнение </w:t>
            </w:r>
          </w:p>
          <w:p w14:paraId="724AFA29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"/>
              </w:rPr>
              <w:t>General industrial execution or Explosion proof design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416BF05B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</w:rPr>
              <w:t>Общепромышленное</w:t>
            </w:r>
            <w:r w:rsidRPr="004A642B">
              <w:rPr>
                <w:rFonts w:cs="Arial"/>
                <w:sz w:val="20"/>
                <w:szCs w:val="20"/>
                <w:lang w:val="en"/>
              </w:rPr>
              <w:t xml:space="preserve"> General industrial execution </w:t>
            </w:r>
          </w:p>
        </w:tc>
        <w:tc>
          <w:tcPr>
            <w:tcW w:w="1903" w:type="dxa"/>
          </w:tcPr>
          <w:p w14:paraId="7A069DEB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37B3D16B" w14:textId="6AE53F26" w:rsidTr="00FA4961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7CEFAA36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lang w:val="en-US"/>
              </w:rPr>
            </w:pPr>
            <w:r w:rsidRPr="004A642B">
              <w:rPr>
                <w:rFonts w:eastAsia="Calibri" w:cs="Arial"/>
              </w:rPr>
              <w:t xml:space="preserve"> 7</w:t>
            </w:r>
            <w:r w:rsidRPr="004A642B">
              <w:rPr>
                <w:rFonts w:eastAsia="Calibri" w:cs="Arial"/>
                <w:lang w:val="en-US"/>
              </w:rPr>
              <w:t>.1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1161CEBC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 xml:space="preserve">Если общепромышленный, то материал : </w:t>
            </w:r>
            <w:r w:rsidRPr="004A642B">
              <w:rPr>
                <w:rFonts w:cs="Arial"/>
              </w:rPr>
              <w:br/>
              <w:t>углеродистая сталь, нержавеющая сталь</w:t>
            </w:r>
          </w:p>
          <w:p w14:paraId="7044B22C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"/>
              </w:rPr>
            </w:pPr>
            <w:r w:rsidRPr="004A642B">
              <w:rPr>
                <w:rFonts w:cs="Arial"/>
                <w:lang w:val="en"/>
              </w:rPr>
              <w:t>If common industrial, then the material:</w:t>
            </w:r>
          </w:p>
          <w:p w14:paraId="167444D0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lang w:val="en"/>
              </w:rPr>
              <w:t>carbon steel, stainless steel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058098BD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</w:rPr>
            </w:pPr>
            <w:r w:rsidRPr="004A642B">
              <w:rPr>
                <w:rFonts w:cs="Arial"/>
                <w:sz w:val="20"/>
              </w:rPr>
              <w:t>Углеродистая сталь</w:t>
            </w:r>
          </w:p>
          <w:p w14:paraId="31702E7A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cs="Arial"/>
                <w:sz w:val="20"/>
                <w:lang w:val="en"/>
              </w:rPr>
              <w:t>carbon steel</w:t>
            </w:r>
          </w:p>
        </w:tc>
        <w:tc>
          <w:tcPr>
            <w:tcW w:w="1903" w:type="dxa"/>
          </w:tcPr>
          <w:p w14:paraId="77B47B87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</w:rPr>
            </w:pPr>
          </w:p>
        </w:tc>
      </w:tr>
      <w:tr w:rsidR="00FA4961" w:rsidRPr="004A642B" w14:paraId="4120848E" w14:textId="61F3EB71" w:rsidTr="00FA4961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0875BA36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lang w:val="en-US"/>
              </w:rPr>
            </w:pPr>
            <w:r w:rsidRPr="004A642B">
              <w:rPr>
                <w:rFonts w:eastAsia="Calibri" w:cs="Arial"/>
              </w:rPr>
              <w:t xml:space="preserve"> 7</w:t>
            </w:r>
            <w:r w:rsidRPr="004A642B">
              <w:rPr>
                <w:rFonts w:eastAsia="Calibri" w:cs="Arial"/>
                <w:lang w:val="en-US"/>
              </w:rPr>
              <w:t>.2</w:t>
            </w:r>
          </w:p>
          <w:p w14:paraId="27754FE8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lang w:val="en-US"/>
              </w:rPr>
            </w:pPr>
          </w:p>
        </w:tc>
        <w:tc>
          <w:tcPr>
            <w:tcW w:w="5163" w:type="dxa"/>
            <w:shd w:val="clear" w:color="auto" w:fill="auto"/>
            <w:vAlign w:val="center"/>
          </w:tcPr>
          <w:p w14:paraId="5A874A27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 xml:space="preserve">Если взрывозащищенный, то материал : </w:t>
            </w:r>
            <w:r w:rsidRPr="004A642B">
              <w:rPr>
                <w:rFonts w:cs="Arial"/>
              </w:rPr>
              <w:br/>
              <w:t>разнородные металлы, алюминиевые сплавы, нержавеющая сталь</w:t>
            </w:r>
          </w:p>
          <w:p w14:paraId="13348FF7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-US"/>
              </w:rPr>
              <w:t>If explosion proof, then the material: dissimilar metals, aluminum alloys, stainless steel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6283A961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  <w:r w:rsidRPr="004A642B">
              <w:rPr>
                <w:rFonts w:cs="Arial"/>
              </w:rPr>
              <w:t>-</w:t>
            </w:r>
          </w:p>
          <w:p w14:paraId="7005E659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</w:p>
          <w:p w14:paraId="2D62C4B1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lang w:val="en-US"/>
              </w:rPr>
            </w:pPr>
          </w:p>
        </w:tc>
        <w:tc>
          <w:tcPr>
            <w:tcW w:w="1903" w:type="dxa"/>
          </w:tcPr>
          <w:p w14:paraId="659C4290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</w:p>
        </w:tc>
      </w:tr>
      <w:tr w:rsidR="00FA4961" w:rsidRPr="004A642B" w14:paraId="26369FC9" w14:textId="36B27976" w:rsidTr="00FA4961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178A15A7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8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276D67E2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4A642B">
              <w:rPr>
                <w:rFonts w:cs="Arial"/>
              </w:rPr>
              <w:t xml:space="preserve">Перемещаемая рабочая среда </w:t>
            </w:r>
            <w:r w:rsidRPr="004A642B">
              <w:rPr>
                <w:rFonts w:cs="Arial"/>
              </w:rPr>
              <w:br/>
            </w:r>
            <w:r w:rsidRPr="004A642B">
              <w:rPr>
                <w:rFonts w:cs="Arial"/>
                <w:sz w:val="20"/>
                <w:szCs w:val="20"/>
              </w:rPr>
              <w:t>если есть запыленность и фракционный состав – указать тип фракции и % ее содержания</w:t>
            </w:r>
          </w:p>
          <w:p w14:paraId="2B371621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-US"/>
              </w:rPr>
              <w:t xml:space="preserve">Roaming work environment </w:t>
            </w:r>
          </w:p>
          <w:p w14:paraId="7B58BF56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sz w:val="20"/>
                <w:lang w:val="en-US"/>
              </w:rPr>
              <w:t>if there is dustiness and fractional composition, indicate the type of fraction and% of its content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16B12DCC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cs="Arial"/>
                <w:sz w:val="20"/>
                <w:szCs w:val="20"/>
              </w:rPr>
              <w:t>Воздух</w:t>
            </w:r>
          </w:p>
        </w:tc>
        <w:tc>
          <w:tcPr>
            <w:tcW w:w="1903" w:type="dxa"/>
          </w:tcPr>
          <w:p w14:paraId="77EA73F6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40BB1C60" w14:textId="786FAB3C" w:rsidTr="00FA4961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189CB019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9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4E1C6CE6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 xml:space="preserve">Температура рабочей среды, </w:t>
            </w:r>
            <w:r w:rsidRPr="004A642B">
              <w:rPr>
                <w:rFonts w:cs="Arial"/>
                <w:lang w:val="en-US"/>
              </w:rPr>
              <w:t>min</w:t>
            </w:r>
            <w:r w:rsidRPr="004A642B">
              <w:rPr>
                <w:rFonts w:cs="Arial"/>
              </w:rPr>
              <w:t>-</w:t>
            </w:r>
            <w:r w:rsidRPr="004A642B">
              <w:rPr>
                <w:rFonts w:cs="Arial"/>
                <w:lang w:val="en-US"/>
              </w:rPr>
              <w:t>max</w:t>
            </w:r>
            <w:r w:rsidRPr="004A642B">
              <w:rPr>
                <w:rFonts w:cs="Arial"/>
              </w:rPr>
              <w:t>, °С</w:t>
            </w:r>
          </w:p>
          <w:p w14:paraId="338A87C6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-US"/>
              </w:rPr>
              <w:t xml:space="preserve">Working environment temperature, min-max, ° </w:t>
            </w:r>
            <w:r w:rsidRPr="004A642B">
              <w:rPr>
                <w:rFonts w:cs="Arial"/>
              </w:rPr>
              <w:t>С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64879710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cs="Arial"/>
                <w:sz w:val="20"/>
                <w:szCs w:val="20"/>
              </w:rPr>
              <w:t>5-30</w:t>
            </w:r>
          </w:p>
        </w:tc>
        <w:tc>
          <w:tcPr>
            <w:tcW w:w="1903" w:type="dxa"/>
          </w:tcPr>
          <w:p w14:paraId="6F091B33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37D84876" w14:textId="4B655DDA" w:rsidTr="00FA4961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653C675D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lastRenderedPageBreak/>
              <w:t>10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5956487B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 xml:space="preserve">Температура окружающей среды, </w:t>
            </w:r>
            <w:r w:rsidRPr="004A642B">
              <w:rPr>
                <w:rFonts w:cs="Arial"/>
                <w:lang w:val="en-US"/>
              </w:rPr>
              <w:t>min</w:t>
            </w:r>
            <w:r w:rsidRPr="004A642B">
              <w:rPr>
                <w:rFonts w:cs="Arial"/>
              </w:rPr>
              <w:t>-</w:t>
            </w:r>
            <w:r w:rsidRPr="004A642B">
              <w:rPr>
                <w:rFonts w:cs="Arial"/>
                <w:lang w:val="en-US"/>
              </w:rPr>
              <w:t>max</w:t>
            </w:r>
            <w:r w:rsidRPr="004A642B">
              <w:rPr>
                <w:rFonts w:cs="Arial"/>
              </w:rPr>
              <w:t>, °С</w:t>
            </w:r>
          </w:p>
          <w:p w14:paraId="5E276D86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"/>
              </w:rPr>
              <w:t>Ambient temperature, min-max, ° С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29A19B87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642B">
              <w:rPr>
                <w:rFonts w:cs="Arial"/>
                <w:sz w:val="20"/>
                <w:szCs w:val="20"/>
              </w:rPr>
              <w:t>-25…+50</w:t>
            </w:r>
          </w:p>
        </w:tc>
        <w:tc>
          <w:tcPr>
            <w:tcW w:w="1903" w:type="dxa"/>
          </w:tcPr>
          <w:p w14:paraId="0ACE4472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7928010F" w14:textId="2624917F" w:rsidTr="00FA4961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7F60961A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11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376B6F56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 xml:space="preserve">Для </w:t>
            </w:r>
            <w:proofErr w:type="gramStart"/>
            <w:r w:rsidRPr="004A642B">
              <w:rPr>
                <w:rFonts w:cs="Arial"/>
              </w:rPr>
              <w:t>осевых :</w:t>
            </w:r>
            <w:proofErr w:type="gramEnd"/>
            <w:r w:rsidRPr="004A642B">
              <w:rPr>
                <w:rFonts w:cs="Arial"/>
              </w:rPr>
              <w:t xml:space="preserve"> работа на вытяжку или на нагнетание воздуха</w:t>
            </w:r>
          </w:p>
          <w:p w14:paraId="2F9B14E1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-US"/>
              </w:rPr>
              <w:t>For axial: work on an extract or on forcing of air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6B7CBF06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</w:rPr>
              <w:t>На вытяжку</w:t>
            </w:r>
          </w:p>
          <w:p w14:paraId="2BB9275E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  <w:lang w:val="en-US"/>
              </w:rPr>
              <w:t>extract</w:t>
            </w:r>
          </w:p>
        </w:tc>
        <w:tc>
          <w:tcPr>
            <w:tcW w:w="1903" w:type="dxa"/>
          </w:tcPr>
          <w:p w14:paraId="63EE84EF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5E108582" w14:textId="506EAFD2" w:rsidTr="00FA4961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0EBD9A55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lang w:val="en-US"/>
              </w:rPr>
            </w:pPr>
            <w:r w:rsidRPr="004A642B">
              <w:rPr>
                <w:rFonts w:eastAsia="Calibri" w:cs="Arial"/>
              </w:rPr>
              <w:t>11</w:t>
            </w:r>
            <w:r w:rsidRPr="004A642B">
              <w:rPr>
                <w:rFonts w:eastAsia="Calibri" w:cs="Arial"/>
                <w:lang w:val="en-US"/>
              </w:rPr>
              <w:t>.1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1AD6685A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 xml:space="preserve">Для </w:t>
            </w:r>
            <w:proofErr w:type="gramStart"/>
            <w:r w:rsidRPr="004A642B">
              <w:rPr>
                <w:rFonts w:cs="Arial"/>
              </w:rPr>
              <w:t>осевых :</w:t>
            </w:r>
            <w:proofErr w:type="gramEnd"/>
            <w:r w:rsidRPr="004A642B">
              <w:rPr>
                <w:rFonts w:cs="Arial"/>
              </w:rPr>
              <w:t xml:space="preserve"> наличие рамы (подставки)</w:t>
            </w:r>
          </w:p>
          <w:p w14:paraId="2E6E0463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"/>
              </w:rPr>
              <w:t>For axial: the presence of a frame (stand)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4DAB0C93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</w:rPr>
              <w:t>Да</w:t>
            </w:r>
          </w:p>
          <w:p w14:paraId="360E4F9A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</w:rPr>
              <w:t>Yes</w:t>
            </w:r>
          </w:p>
        </w:tc>
        <w:tc>
          <w:tcPr>
            <w:tcW w:w="1903" w:type="dxa"/>
          </w:tcPr>
          <w:p w14:paraId="415BF3D0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7C67EEC6" w14:textId="7FA55B4F" w:rsidTr="00FA4961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3ADEBFC4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lang w:val="en-US"/>
              </w:rPr>
            </w:pPr>
            <w:r w:rsidRPr="004A642B">
              <w:rPr>
                <w:rFonts w:eastAsia="Calibri" w:cs="Arial"/>
              </w:rPr>
              <w:t>1</w:t>
            </w:r>
            <w:r w:rsidRPr="004A642B">
              <w:rPr>
                <w:rFonts w:eastAsia="Calibri" w:cs="Arial"/>
                <w:lang w:val="en-US"/>
              </w:rPr>
              <w:t>2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0E6F9F7E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4A642B">
              <w:rPr>
                <w:rFonts w:cs="Arial"/>
              </w:rPr>
              <w:t xml:space="preserve">Необходимость </w:t>
            </w:r>
            <w:proofErr w:type="spellStart"/>
            <w:r w:rsidRPr="004A642B">
              <w:rPr>
                <w:rFonts w:cs="Arial"/>
              </w:rPr>
              <w:t>виброизоляторов</w:t>
            </w:r>
            <w:proofErr w:type="spellEnd"/>
            <w:r w:rsidRPr="004A642B">
              <w:rPr>
                <w:rFonts w:cs="Arial"/>
              </w:rPr>
              <w:br/>
            </w:r>
            <w:r w:rsidRPr="004A642B">
              <w:rPr>
                <w:rFonts w:cs="Arial"/>
                <w:sz w:val="20"/>
                <w:szCs w:val="20"/>
              </w:rPr>
              <w:t>(только для радиальных и пылевых)</w:t>
            </w:r>
          </w:p>
          <w:p w14:paraId="6B465DB7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"/>
              </w:rPr>
            </w:pPr>
            <w:r w:rsidRPr="004A642B">
              <w:rPr>
                <w:rFonts w:cs="Arial"/>
                <w:lang w:val="en"/>
              </w:rPr>
              <w:t>The need for vibration isolators</w:t>
            </w:r>
          </w:p>
          <w:p w14:paraId="0586377C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sz w:val="20"/>
                <w:lang w:val="en"/>
              </w:rPr>
              <w:t>(only for radial and dust)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090B4939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</w:rPr>
              <w:t>нет</w:t>
            </w:r>
          </w:p>
          <w:p w14:paraId="1104B387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  <w:lang w:val="en-US"/>
              </w:rPr>
              <w:t>No</w:t>
            </w:r>
          </w:p>
        </w:tc>
        <w:tc>
          <w:tcPr>
            <w:tcW w:w="1903" w:type="dxa"/>
          </w:tcPr>
          <w:p w14:paraId="05ACE35C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3D7EFB21" w14:textId="549AE510" w:rsidTr="00FA4961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3A400CA1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15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46314924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4A642B">
              <w:rPr>
                <w:rFonts w:cs="Arial"/>
              </w:rPr>
              <w:t>Необходимость гибких вставок</w:t>
            </w:r>
            <w:r w:rsidRPr="004A642B">
              <w:rPr>
                <w:rFonts w:cs="Arial"/>
              </w:rPr>
              <w:br/>
            </w:r>
            <w:r w:rsidRPr="004A642B">
              <w:rPr>
                <w:rFonts w:cs="Arial"/>
                <w:sz w:val="20"/>
                <w:szCs w:val="20"/>
              </w:rPr>
              <w:t>(только для радиальных, пылевых и осевых)</w:t>
            </w:r>
          </w:p>
          <w:p w14:paraId="6BCFBCF2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"/>
              </w:rPr>
            </w:pPr>
            <w:r w:rsidRPr="004A642B">
              <w:rPr>
                <w:rFonts w:cs="Arial"/>
                <w:lang w:val="en"/>
              </w:rPr>
              <w:t>The need for flexible inserts</w:t>
            </w:r>
          </w:p>
          <w:p w14:paraId="1B908C13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sz w:val="20"/>
                <w:lang w:val="en"/>
              </w:rPr>
              <w:t>(only for radial, dust and axial)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135A67A2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</w:rPr>
              <w:t>нет</w:t>
            </w:r>
          </w:p>
          <w:p w14:paraId="0E466435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  <w:lang w:val="en-US"/>
              </w:rPr>
              <w:t>No</w:t>
            </w:r>
          </w:p>
        </w:tc>
        <w:tc>
          <w:tcPr>
            <w:tcW w:w="1903" w:type="dxa"/>
          </w:tcPr>
          <w:p w14:paraId="555269D5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77132751" w14:textId="55B2F41C" w:rsidTr="00FA4961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4B74EB77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16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5F7A2333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</w:rPr>
              <w:t>Необходимость частотного преобразователя (инвертора)</w:t>
            </w:r>
          </w:p>
          <w:p w14:paraId="6BA535BD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-US"/>
              </w:rPr>
              <w:t>The need for a frequency converter (inverter)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3C0B882D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</w:rPr>
              <w:t>Нет</w:t>
            </w:r>
          </w:p>
          <w:p w14:paraId="2173EB35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  <w:lang w:val="en-US"/>
              </w:rPr>
              <w:t>No</w:t>
            </w:r>
          </w:p>
        </w:tc>
        <w:tc>
          <w:tcPr>
            <w:tcW w:w="1903" w:type="dxa"/>
          </w:tcPr>
          <w:p w14:paraId="4D4BA6F2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6DD831F6" w14:textId="6A506468" w:rsidTr="00FA4961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34D8512D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17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69AF03D6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>Количество вентиляторов</w:t>
            </w:r>
          </w:p>
          <w:p w14:paraId="7A33166F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  <w:lang w:val="en"/>
              </w:rPr>
              <w:t>Number</w:t>
            </w:r>
            <w:r w:rsidRPr="004A642B">
              <w:rPr>
                <w:rFonts w:cs="Arial"/>
              </w:rPr>
              <w:t xml:space="preserve"> </w:t>
            </w:r>
            <w:r w:rsidRPr="004A642B">
              <w:rPr>
                <w:rFonts w:cs="Arial"/>
                <w:lang w:val="en"/>
              </w:rPr>
              <w:t>of</w:t>
            </w:r>
            <w:r w:rsidRPr="004A642B">
              <w:rPr>
                <w:rFonts w:cs="Arial"/>
              </w:rPr>
              <w:t xml:space="preserve"> </w:t>
            </w:r>
            <w:r w:rsidRPr="004A642B">
              <w:rPr>
                <w:rFonts w:cs="Arial"/>
                <w:lang w:val="en"/>
              </w:rPr>
              <w:t>fans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14F09D88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642B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903" w:type="dxa"/>
          </w:tcPr>
          <w:p w14:paraId="2928E976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50BFACDB" w14:textId="21911B20" w:rsidTr="00FA4961">
        <w:trPr>
          <w:trHeight w:val="1448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1A01961E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18</w:t>
            </w:r>
          </w:p>
        </w:tc>
        <w:tc>
          <w:tcPr>
            <w:tcW w:w="7066" w:type="dxa"/>
            <w:gridSpan w:val="2"/>
            <w:shd w:val="clear" w:color="auto" w:fill="auto"/>
            <w:vAlign w:val="center"/>
          </w:tcPr>
          <w:p w14:paraId="49E8B82B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b/>
              </w:rPr>
            </w:pPr>
            <w:r w:rsidRPr="004A642B">
              <w:rPr>
                <w:rFonts w:cs="Arial"/>
                <w:b/>
              </w:rPr>
              <w:t>Дополнительные требования</w:t>
            </w:r>
          </w:p>
          <w:p w14:paraId="7FEE1718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1.</w:t>
            </w:r>
            <w:r w:rsidRPr="004A642B">
              <w:rPr>
                <w:rFonts w:eastAsia="Calibri" w:cs="Arial"/>
              </w:rPr>
              <w:tab/>
              <w:t xml:space="preserve"> Предусмотреть отключение по сигналу НЗ С/К «</w:t>
            </w:r>
            <w:proofErr w:type="gramStart"/>
            <w:r w:rsidRPr="004A642B">
              <w:rPr>
                <w:rFonts w:eastAsia="Calibri" w:cs="Arial"/>
              </w:rPr>
              <w:t>Пожар»  из</w:t>
            </w:r>
            <w:proofErr w:type="gramEnd"/>
            <w:r w:rsidRPr="004A642B">
              <w:rPr>
                <w:rFonts w:eastAsia="Calibri" w:cs="Arial"/>
              </w:rPr>
              <w:t xml:space="preserve"> общей системы АСУ ТП. </w:t>
            </w:r>
          </w:p>
          <w:p w14:paraId="06BB0BC8" w14:textId="5ACA1ABB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2.</w:t>
            </w:r>
            <w:r w:rsidRPr="004A642B">
              <w:rPr>
                <w:rFonts w:eastAsia="Calibri" w:cs="Arial"/>
              </w:rPr>
              <w:tab/>
              <w:t>Поставщик обязан организовать поверку (внеочередную, очередную) каждой единицы средств измерений и измерительных каналов на этапе ШМР (ПНР) за счет собственных денежных средств с привлечением аккредитованной, в установленном порядке, организации.</w:t>
            </w:r>
          </w:p>
        </w:tc>
        <w:tc>
          <w:tcPr>
            <w:tcW w:w="1903" w:type="dxa"/>
          </w:tcPr>
          <w:p w14:paraId="56CA6A7F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b/>
              </w:rPr>
            </w:pPr>
          </w:p>
        </w:tc>
      </w:tr>
      <w:bookmarkEnd w:id="7"/>
    </w:tbl>
    <w:p w14:paraId="535262EB" w14:textId="447CF60E" w:rsidR="007B5029" w:rsidRPr="004A642B" w:rsidRDefault="007B5029" w:rsidP="00DB0B6A">
      <w:pPr>
        <w:spacing w:before="0" w:after="200" w:line="276" w:lineRule="auto"/>
        <w:ind w:firstLine="0"/>
        <w:jc w:val="center"/>
        <w:rPr>
          <w:rFonts w:eastAsia="Calibri" w:cs="Arial"/>
          <w:b/>
          <w:sz w:val="28"/>
          <w:szCs w:val="28"/>
          <w:lang w:eastAsia="en-US"/>
        </w:rPr>
      </w:pPr>
    </w:p>
    <w:sectPr w:rsidR="007B5029" w:rsidRPr="004A642B" w:rsidSect="00F71BF8">
      <w:footerReference w:type="default" r:id="rId16"/>
      <w:footerReference w:type="first" r:id="rId17"/>
      <w:pgSz w:w="11906" w:h="16838" w:code="9"/>
      <w:pgMar w:top="568" w:right="851" w:bottom="1418" w:left="1620" w:header="510" w:footer="38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E3FB23" w14:textId="77777777" w:rsidR="006B2A46" w:rsidRDefault="006B2A46">
      <w:r>
        <w:separator/>
      </w:r>
    </w:p>
    <w:p w14:paraId="042653D9" w14:textId="77777777" w:rsidR="006B2A46" w:rsidRDefault="006B2A46"/>
  </w:endnote>
  <w:endnote w:type="continuationSeparator" w:id="0">
    <w:p w14:paraId="28C46770" w14:textId="77777777" w:rsidR="006B2A46" w:rsidRDefault="006B2A46">
      <w:r>
        <w:continuationSeparator/>
      </w:r>
    </w:p>
    <w:p w14:paraId="11C0F2A1" w14:textId="77777777" w:rsidR="006B2A46" w:rsidRDefault="006B2A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66D30" w14:textId="4FF1CB65" w:rsidR="006B2A46" w:rsidRPr="00B9077C" w:rsidRDefault="006B2A46" w:rsidP="007B5029">
    <w:pPr>
      <w:pStyle w:val="a8"/>
      <w:pBdr>
        <w:top w:val="single" w:sz="4" w:space="1" w:color="auto"/>
      </w:pBdr>
      <w:tabs>
        <w:tab w:val="center" w:pos="4820"/>
      </w:tabs>
      <w:rPr>
        <w:i w:val="0"/>
        <w:iCs/>
      </w:rPr>
    </w:pPr>
    <w:r w:rsidRPr="00B9077C">
      <w:rPr>
        <w:i w:val="0"/>
        <w:iCs/>
      </w:rPr>
      <w:t>ТОО ТРАНСНЕФТЬ-КОНТУРПРОЕКТ</w:t>
    </w:r>
    <w:r w:rsidRPr="00B9077C">
      <w:rPr>
        <w:i w:val="0"/>
        <w:iCs/>
      </w:rPr>
      <w:tab/>
    </w:r>
    <w:r>
      <w:rPr>
        <w:i w:val="0"/>
        <w:iCs/>
      </w:rPr>
      <w:fldChar w:fldCharType="begin"/>
    </w:r>
    <w:r>
      <w:rPr>
        <w:i w:val="0"/>
        <w:iCs/>
      </w:rPr>
      <w:instrText xml:space="preserve"> PAGE   \* MERGEFORMAT </w:instrText>
    </w:r>
    <w:r>
      <w:rPr>
        <w:i w:val="0"/>
        <w:iCs/>
      </w:rPr>
      <w:fldChar w:fldCharType="separate"/>
    </w:r>
    <w:r>
      <w:rPr>
        <w:i w:val="0"/>
        <w:iCs/>
      </w:rPr>
      <w:t>3</w:t>
    </w:r>
    <w:r>
      <w:rPr>
        <w:i w:val="0"/>
        <w:iCs/>
      </w:rPr>
      <w:fldChar w:fldCharType="end"/>
    </w:r>
    <w:r w:rsidRPr="00B9077C">
      <w:rPr>
        <w:i w:val="0"/>
        <w:iCs/>
      </w:rPr>
      <w:tab/>
      <w:t xml:space="preserve"> </w:t>
    </w:r>
    <w:r>
      <w:rPr>
        <w:i w:val="0"/>
        <w:iCs/>
      </w:rPr>
      <w:fldChar w:fldCharType="begin"/>
    </w:r>
    <w:r>
      <w:rPr>
        <w:i w:val="0"/>
        <w:iCs/>
      </w:rPr>
      <w:instrText xml:space="preserve"> FILENAME   \* MERGEFORMAT </w:instrText>
    </w:r>
    <w:r>
      <w:rPr>
        <w:i w:val="0"/>
        <w:iCs/>
      </w:rPr>
      <w:fldChar w:fldCharType="separate"/>
    </w:r>
    <w:r w:rsidR="00FF74AE">
      <w:rPr>
        <w:i w:val="0"/>
        <w:iCs/>
        <w:noProof/>
      </w:rPr>
      <w:t>2135E2010_1</w:t>
    </w:r>
    <w:r>
      <w:rPr>
        <w:i w:val="0"/>
        <w:i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24D54" w14:textId="66F90B6D" w:rsidR="006B2A46" w:rsidRPr="00B9077C" w:rsidRDefault="006B2A46" w:rsidP="00B9077C">
    <w:pPr>
      <w:pStyle w:val="a8"/>
      <w:pBdr>
        <w:top w:val="single" w:sz="4" w:space="1" w:color="auto"/>
      </w:pBdr>
      <w:tabs>
        <w:tab w:val="center" w:pos="4820"/>
      </w:tabs>
      <w:rPr>
        <w:i w:val="0"/>
        <w:iCs/>
      </w:rPr>
    </w:pPr>
    <w:bookmarkStart w:id="8" w:name="_Hlk106627189"/>
    <w:r w:rsidRPr="00B9077C">
      <w:rPr>
        <w:i w:val="0"/>
        <w:iCs/>
      </w:rPr>
      <w:t>ТОО ТРАНСНЕФТЬ-КОНТУРПРОЕКТ</w:t>
    </w:r>
    <w:r w:rsidRPr="00B9077C">
      <w:rPr>
        <w:i w:val="0"/>
        <w:iCs/>
      </w:rPr>
      <w:tab/>
    </w:r>
    <w:r>
      <w:rPr>
        <w:i w:val="0"/>
        <w:iCs/>
      </w:rPr>
      <w:fldChar w:fldCharType="begin"/>
    </w:r>
    <w:r>
      <w:rPr>
        <w:i w:val="0"/>
        <w:iCs/>
      </w:rPr>
      <w:instrText xml:space="preserve"> PAGE   \* MERGEFORMAT </w:instrText>
    </w:r>
    <w:r>
      <w:rPr>
        <w:i w:val="0"/>
        <w:iCs/>
      </w:rPr>
      <w:fldChar w:fldCharType="separate"/>
    </w:r>
    <w:r>
      <w:rPr>
        <w:i w:val="0"/>
        <w:iCs/>
        <w:noProof/>
      </w:rPr>
      <w:t>1</w:t>
    </w:r>
    <w:r>
      <w:rPr>
        <w:i w:val="0"/>
        <w:iCs/>
      </w:rPr>
      <w:fldChar w:fldCharType="end"/>
    </w:r>
    <w:r w:rsidRPr="00B9077C">
      <w:rPr>
        <w:i w:val="0"/>
        <w:iCs/>
      </w:rPr>
      <w:tab/>
      <w:t xml:space="preserve"> </w:t>
    </w:r>
    <w:r>
      <w:rPr>
        <w:i w:val="0"/>
        <w:iCs/>
      </w:rPr>
      <w:fldChar w:fldCharType="begin"/>
    </w:r>
    <w:r>
      <w:rPr>
        <w:i w:val="0"/>
        <w:iCs/>
      </w:rPr>
      <w:instrText xml:space="preserve"> FILENAME   \* MERGEFORMAT </w:instrText>
    </w:r>
    <w:r>
      <w:rPr>
        <w:i w:val="0"/>
        <w:iCs/>
      </w:rPr>
      <w:fldChar w:fldCharType="separate"/>
    </w:r>
    <w:r w:rsidR="00FF74AE">
      <w:rPr>
        <w:i w:val="0"/>
        <w:iCs/>
        <w:noProof/>
      </w:rPr>
      <w:t>2135E2010_1</w:t>
    </w:r>
    <w:r>
      <w:rPr>
        <w:i w:val="0"/>
        <w:iCs/>
      </w:rPr>
      <w:fldChar w:fldCharType="end"/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43CD8" w14:textId="77777777" w:rsidR="006B2A46" w:rsidRDefault="006B2A46">
      <w:r>
        <w:separator/>
      </w:r>
    </w:p>
    <w:p w14:paraId="46BF1B89" w14:textId="77777777" w:rsidR="006B2A46" w:rsidRDefault="006B2A46"/>
  </w:footnote>
  <w:footnote w:type="continuationSeparator" w:id="0">
    <w:p w14:paraId="33327C02" w14:textId="77777777" w:rsidR="006B2A46" w:rsidRDefault="006B2A46">
      <w:r>
        <w:continuationSeparator/>
      </w:r>
    </w:p>
    <w:p w14:paraId="32CC2800" w14:textId="77777777" w:rsidR="006B2A46" w:rsidRDefault="006B2A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6A9C3" w14:textId="77777777" w:rsidR="006B2A46" w:rsidRPr="00B9077C" w:rsidRDefault="006B2A46" w:rsidP="00B9077C">
    <w:pPr>
      <w:pStyle w:val="a8"/>
      <w:pBdr>
        <w:bottom w:val="single" w:sz="4" w:space="1" w:color="auto"/>
      </w:pBdr>
      <w:jc w:val="center"/>
      <w:rPr>
        <w:i w:val="0"/>
        <w:iCs/>
      </w:rPr>
    </w:pPr>
    <w:bookmarkStart w:id="5" w:name="_Hlk106627259"/>
    <w:r w:rsidRPr="00B9077C">
      <w:rPr>
        <w:i w:val="0"/>
        <w:iCs/>
      </w:rPr>
      <w:t>НЕФТЕПРОВОДНАЯ СИСТЕМА КТК</w:t>
    </w:r>
    <w:r w:rsidRPr="00B9077C">
      <w:rPr>
        <w:i w:val="0"/>
        <w:iCs/>
      </w:rPr>
      <w:tab/>
      <w:t>ОПРОСНЫЙ ЛИСТ</w:t>
    </w:r>
  </w:p>
  <w:p w14:paraId="478B8E28" w14:textId="296CB97A" w:rsidR="006B2A46" w:rsidRPr="00B9077C" w:rsidRDefault="006B2A46" w:rsidP="00B9077C">
    <w:pPr>
      <w:pStyle w:val="a8"/>
      <w:pBdr>
        <w:bottom w:val="single" w:sz="4" w:space="1" w:color="auto"/>
      </w:pBdr>
      <w:jc w:val="center"/>
      <w:rPr>
        <w:i w:val="0"/>
        <w:iCs/>
      </w:rPr>
    </w:pPr>
    <w:r w:rsidRPr="00B9077C">
      <w:rPr>
        <w:i w:val="0"/>
        <w:iCs/>
      </w:rPr>
      <w:t>K-PD-18-0016-23-21-</w:t>
    </w:r>
    <w:r>
      <w:rPr>
        <w:i w:val="0"/>
        <w:iCs/>
      </w:rPr>
      <w:t>35</w:t>
    </w:r>
    <w:r>
      <w:rPr>
        <w:i w:val="0"/>
        <w:iCs/>
        <w:lang w:val="en-US"/>
      </w:rPr>
      <w:t>E</w:t>
    </w:r>
    <w:r w:rsidRPr="00B9077C">
      <w:rPr>
        <w:i w:val="0"/>
        <w:iCs/>
      </w:rPr>
      <w:t>-2010</w:t>
    </w:r>
    <w:r w:rsidRPr="00B9077C">
      <w:rPr>
        <w:i w:val="0"/>
        <w:iCs/>
      </w:rPr>
      <w:tab/>
      <w:t>Рабочая документация</w:t>
    </w:r>
  </w:p>
  <w:p w14:paraId="4FD97916" w14:textId="77777777" w:rsidR="006B2A46" w:rsidRPr="00B9077C" w:rsidRDefault="006B2A46" w:rsidP="00B9077C">
    <w:pPr>
      <w:pStyle w:val="a8"/>
      <w:pBdr>
        <w:bottom w:val="single" w:sz="4" w:space="1" w:color="auto"/>
      </w:pBdr>
      <w:jc w:val="center"/>
      <w:rPr>
        <w:i w:val="0"/>
        <w:iCs/>
      </w:rPr>
    </w:pPr>
    <w:r w:rsidRPr="00B9077C">
      <w:rPr>
        <w:i w:val="0"/>
        <w:iCs/>
      </w:rPr>
      <w:t>НПС ТЕНГИЗ</w:t>
    </w:r>
  </w:p>
  <w:bookmarkEnd w:id="5"/>
  <w:p w14:paraId="55BE4080" w14:textId="77777777" w:rsidR="006B2A46" w:rsidRDefault="006B2A4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D8E7D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7439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0CA44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18ED1E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02A0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ECE668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3E149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DEEA2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E878B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6291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543FEB"/>
    <w:multiLevelType w:val="hybridMultilevel"/>
    <w:tmpl w:val="C46AAFA6"/>
    <w:lvl w:ilvl="0" w:tplc="91469680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5C47CF"/>
    <w:multiLevelType w:val="hybridMultilevel"/>
    <w:tmpl w:val="64BC01D2"/>
    <w:lvl w:ilvl="0" w:tplc="3A867350">
      <w:start w:val="1"/>
      <w:numFmt w:val="bullet"/>
      <w:pStyle w:val="-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CA3422"/>
    <w:multiLevelType w:val="hybridMultilevel"/>
    <w:tmpl w:val="3FB0B566"/>
    <w:lvl w:ilvl="0" w:tplc="264A4DF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AB11F9"/>
    <w:multiLevelType w:val="hybridMultilevel"/>
    <w:tmpl w:val="6D4EB0FC"/>
    <w:lvl w:ilvl="0" w:tplc="91469680"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4" w15:restartNumberingAfterBreak="0">
    <w:nsid w:val="0F030D3E"/>
    <w:multiLevelType w:val="hybridMultilevel"/>
    <w:tmpl w:val="5C4EAAEC"/>
    <w:lvl w:ilvl="0" w:tplc="91469680"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5" w15:restartNumberingAfterBreak="0">
    <w:nsid w:val="0F11435C"/>
    <w:multiLevelType w:val="hybridMultilevel"/>
    <w:tmpl w:val="DA547356"/>
    <w:lvl w:ilvl="0" w:tplc="B5BA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4D09B3"/>
    <w:multiLevelType w:val="hybridMultilevel"/>
    <w:tmpl w:val="D0584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A8048E"/>
    <w:multiLevelType w:val="hybridMultilevel"/>
    <w:tmpl w:val="BCE8C0A4"/>
    <w:lvl w:ilvl="0" w:tplc="91469680">
      <w:numFmt w:val="bullet"/>
      <w:lvlText w:val="–"/>
      <w:lvlJc w:val="left"/>
      <w:pPr>
        <w:ind w:left="111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1552260E"/>
    <w:multiLevelType w:val="hybridMultilevel"/>
    <w:tmpl w:val="273A3240"/>
    <w:lvl w:ilvl="0" w:tplc="91469680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C7E72"/>
    <w:multiLevelType w:val="hybridMultilevel"/>
    <w:tmpl w:val="50C02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547895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 w15:restartNumberingAfterBreak="0">
    <w:nsid w:val="1D61421F"/>
    <w:multiLevelType w:val="hybridMultilevel"/>
    <w:tmpl w:val="3F2262F6"/>
    <w:lvl w:ilvl="0" w:tplc="0EDA424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 w15:restartNumberingAfterBreak="0">
    <w:nsid w:val="20B61703"/>
    <w:multiLevelType w:val="hybridMultilevel"/>
    <w:tmpl w:val="FC109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C555B6"/>
    <w:multiLevelType w:val="hybridMultilevel"/>
    <w:tmpl w:val="3FB0B566"/>
    <w:lvl w:ilvl="0" w:tplc="264A4DF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0F4A12"/>
    <w:multiLevelType w:val="hybridMultilevel"/>
    <w:tmpl w:val="ABE2735E"/>
    <w:lvl w:ilvl="0" w:tplc="9080F2B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5670AF"/>
    <w:multiLevelType w:val="hybridMultilevel"/>
    <w:tmpl w:val="B0F418C8"/>
    <w:lvl w:ilvl="0" w:tplc="AC363DD0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26" w15:restartNumberingAfterBreak="0">
    <w:nsid w:val="3529214A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EC54038"/>
    <w:multiLevelType w:val="hybridMultilevel"/>
    <w:tmpl w:val="49F228B0"/>
    <w:lvl w:ilvl="0" w:tplc="5B02E21E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6864C4">
      <w:start w:val="1"/>
      <w:numFmt w:val="decimal"/>
      <w:lvlText w:val="%2."/>
      <w:lvlJc w:val="left"/>
      <w:pPr>
        <w:tabs>
          <w:tab w:val="num" w:pos="244"/>
        </w:tabs>
        <w:ind w:left="572" w:hanging="288"/>
      </w:pPr>
      <w:rPr>
        <w:rFonts w:hint="default"/>
        <w:sz w:val="24"/>
        <w:szCs w:val="24"/>
      </w:rPr>
    </w:lvl>
    <w:lvl w:ilvl="2" w:tplc="22F0A9FE">
      <w:start w:val="9"/>
      <w:numFmt w:val="decimal"/>
      <w:lvlText w:val="%3."/>
      <w:lvlJc w:val="left"/>
      <w:pPr>
        <w:tabs>
          <w:tab w:val="num" w:pos="480"/>
        </w:tabs>
        <w:ind w:left="624" w:hanging="144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192401"/>
    <w:multiLevelType w:val="hybridMultilevel"/>
    <w:tmpl w:val="7688DE1C"/>
    <w:lvl w:ilvl="0" w:tplc="AC363DD0">
      <w:start w:val="1"/>
      <w:numFmt w:val="bullet"/>
      <w:lvlText w:val=""/>
      <w:lvlJc w:val="left"/>
      <w:pPr>
        <w:ind w:left="9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9" w15:restartNumberingAfterBreak="0">
    <w:nsid w:val="47217ED0"/>
    <w:multiLevelType w:val="hybridMultilevel"/>
    <w:tmpl w:val="8B7238E6"/>
    <w:lvl w:ilvl="0" w:tplc="91469680"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8703E6E"/>
    <w:multiLevelType w:val="hybridMultilevel"/>
    <w:tmpl w:val="A686068C"/>
    <w:lvl w:ilvl="0" w:tplc="91469680"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1" w15:restartNumberingAfterBreak="0">
    <w:nsid w:val="4A376FF6"/>
    <w:multiLevelType w:val="multilevel"/>
    <w:tmpl w:val="9468F59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Restart w:val="0"/>
      <w:pStyle w:val="a1"/>
      <w:suff w:val="space"/>
      <w:lvlText w:val="Таблица"/>
      <w:lvlJc w:val="left"/>
      <w:pPr>
        <w:ind w:left="1404" w:hanging="864"/>
      </w:pPr>
      <w:rPr>
        <w:rFonts w:ascii="Arial"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22C2249"/>
    <w:multiLevelType w:val="hybridMultilevel"/>
    <w:tmpl w:val="F7A88926"/>
    <w:lvl w:ilvl="0" w:tplc="415855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C93FC0"/>
    <w:multiLevelType w:val="multilevel"/>
    <w:tmpl w:val="04190023"/>
    <w:styleLink w:val="a2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3E11D1F"/>
    <w:multiLevelType w:val="hybridMultilevel"/>
    <w:tmpl w:val="C49AEC98"/>
    <w:lvl w:ilvl="0" w:tplc="0419000F">
      <w:start w:val="1"/>
      <w:numFmt w:val="decimal"/>
      <w:lvlText w:val="%1."/>
      <w:lvlJc w:val="left"/>
      <w:pPr>
        <w:ind w:left="778" w:hanging="360"/>
      </w:p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5" w15:restartNumberingAfterBreak="0">
    <w:nsid w:val="549B007D"/>
    <w:multiLevelType w:val="hybridMultilevel"/>
    <w:tmpl w:val="F5FEC470"/>
    <w:lvl w:ilvl="0" w:tplc="755247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C93BB1"/>
    <w:multiLevelType w:val="hybridMultilevel"/>
    <w:tmpl w:val="C5A872C0"/>
    <w:lvl w:ilvl="0" w:tplc="4E489B8A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6A07851"/>
    <w:multiLevelType w:val="hybridMultilevel"/>
    <w:tmpl w:val="286E65EA"/>
    <w:lvl w:ilvl="0" w:tplc="91469680">
      <w:numFmt w:val="bullet"/>
      <w:lvlText w:val="–"/>
      <w:lvlJc w:val="left"/>
      <w:pPr>
        <w:ind w:left="63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38" w15:restartNumberingAfterBreak="0">
    <w:nsid w:val="57FA5605"/>
    <w:multiLevelType w:val="hybridMultilevel"/>
    <w:tmpl w:val="C220C1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D735BBD"/>
    <w:multiLevelType w:val="hybridMultilevel"/>
    <w:tmpl w:val="DE96A7E4"/>
    <w:lvl w:ilvl="0" w:tplc="91469680"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55361F7"/>
    <w:multiLevelType w:val="hybridMultilevel"/>
    <w:tmpl w:val="2BE8E9D8"/>
    <w:lvl w:ilvl="0" w:tplc="91469680"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41" w15:restartNumberingAfterBreak="0">
    <w:nsid w:val="6DC60CCF"/>
    <w:multiLevelType w:val="multilevel"/>
    <w:tmpl w:val="271E2562"/>
    <w:styleLink w:val="a3"/>
    <w:lvl w:ilvl="0">
      <w:start w:val="1"/>
      <w:numFmt w:val="none"/>
      <w:pStyle w:val="-0"/>
      <w:suff w:val="nothing"/>
      <w:lvlText w:val=""/>
      <w:lvlJc w:val="left"/>
      <w:pPr>
        <w:ind w:left="0" w:firstLine="851"/>
      </w:pPr>
    </w:lvl>
    <w:lvl w:ilvl="1">
      <w:start w:val="1"/>
      <w:numFmt w:val="russianLower"/>
      <w:pStyle w:val="-1"/>
      <w:suff w:val="space"/>
      <w:lvlText w:val="%2)"/>
      <w:lvlJc w:val="left"/>
      <w:pPr>
        <w:ind w:left="-142" w:firstLine="851"/>
      </w:pPr>
    </w:lvl>
    <w:lvl w:ilvl="2">
      <w:start w:val="1"/>
      <w:numFmt w:val="decimal"/>
      <w:pStyle w:val="-2"/>
      <w:suff w:val="space"/>
      <w:lvlText w:val="%3)"/>
      <w:lvlJc w:val="left"/>
      <w:pPr>
        <w:ind w:left="851" w:firstLine="850"/>
      </w:pPr>
    </w:lvl>
    <w:lvl w:ilvl="3">
      <w:start w:val="1"/>
      <w:numFmt w:val="decimal"/>
      <w:lvlText w:val="(%4)"/>
      <w:lvlJc w:val="left"/>
      <w:pPr>
        <w:tabs>
          <w:tab w:val="num" w:pos="2552"/>
        </w:tabs>
        <w:ind w:left="1440" w:firstLine="1112"/>
      </w:pPr>
    </w:lvl>
    <w:lvl w:ilvl="4">
      <w:start w:val="1"/>
      <w:numFmt w:val="lowerLetter"/>
      <w:lvlText w:val="(%5)"/>
      <w:lvlJc w:val="left"/>
      <w:pPr>
        <w:tabs>
          <w:tab w:val="num" w:pos="3402"/>
        </w:tabs>
        <w:ind w:left="1800" w:firstLine="1602"/>
      </w:pPr>
    </w:lvl>
    <w:lvl w:ilvl="5">
      <w:start w:val="1"/>
      <w:numFmt w:val="lowerRoman"/>
      <w:lvlText w:val="(%6)"/>
      <w:lvlJc w:val="left"/>
      <w:pPr>
        <w:tabs>
          <w:tab w:val="num" w:pos="4253"/>
        </w:tabs>
        <w:ind w:left="2160" w:firstLine="2093"/>
      </w:pPr>
    </w:lvl>
    <w:lvl w:ilvl="6">
      <w:start w:val="1"/>
      <w:numFmt w:val="decimal"/>
      <w:lvlText w:val="%7."/>
      <w:lvlJc w:val="left"/>
      <w:pPr>
        <w:tabs>
          <w:tab w:val="num" w:pos="5103"/>
        </w:tabs>
        <w:ind w:left="2520" w:firstLine="2583"/>
      </w:pPr>
    </w:lvl>
    <w:lvl w:ilvl="7">
      <w:start w:val="1"/>
      <w:numFmt w:val="lowerLetter"/>
      <w:lvlText w:val="%8."/>
      <w:lvlJc w:val="left"/>
      <w:pPr>
        <w:tabs>
          <w:tab w:val="num" w:pos="5954"/>
        </w:tabs>
        <w:ind w:left="2880" w:firstLine="3074"/>
      </w:pPr>
    </w:lvl>
    <w:lvl w:ilvl="8">
      <w:start w:val="1"/>
      <w:numFmt w:val="lowerRoman"/>
      <w:lvlText w:val="%9."/>
      <w:lvlJc w:val="left"/>
      <w:pPr>
        <w:tabs>
          <w:tab w:val="num" w:pos="6804"/>
        </w:tabs>
        <w:ind w:left="3240" w:firstLine="3564"/>
      </w:pPr>
    </w:lvl>
  </w:abstractNum>
  <w:abstractNum w:abstractNumId="42" w15:restartNumberingAfterBreak="0">
    <w:nsid w:val="6E1202CE"/>
    <w:multiLevelType w:val="multilevel"/>
    <w:tmpl w:val="F9A6068C"/>
    <w:lvl w:ilvl="0">
      <w:start w:val="1"/>
      <w:numFmt w:val="decimal"/>
      <w:pStyle w:val="1"/>
      <w:suff w:val="space"/>
      <w:lvlText w:val="%1"/>
      <w:lvlJc w:val="left"/>
      <w:pPr>
        <w:ind w:left="868" w:hanging="471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794" w:firstLine="74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1732" w:hanging="541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22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28"/>
        </w:tabs>
        <w:ind w:left="27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48"/>
        </w:tabs>
        <w:ind w:left="32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8"/>
        </w:tabs>
        <w:ind w:left="37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28"/>
        </w:tabs>
        <w:ind w:left="42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8"/>
        </w:tabs>
        <w:ind w:left="4828" w:hanging="1440"/>
      </w:pPr>
      <w:rPr>
        <w:rFonts w:hint="default"/>
      </w:rPr>
    </w:lvl>
  </w:abstractNum>
  <w:abstractNum w:abstractNumId="43" w15:restartNumberingAfterBreak="0">
    <w:nsid w:val="75DC4AEC"/>
    <w:multiLevelType w:val="hybridMultilevel"/>
    <w:tmpl w:val="3FB0B566"/>
    <w:lvl w:ilvl="0" w:tplc="264A4DF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1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3"/>
  </w:num>
  <w:num w:numId="15">
    <w:abstractNumId w:val="42"/>
  </w:num>
  <w:num w:numId="16">
    <w:abstractNumId w:val="41"/>
  </w:num>
  <w:num w:numId="17">
    <w:abstractNumId w:val="11"/>
  </w:num>
  <w:num w:numId="18">
    <w:abstractNumId w:val="34"/>
  </w:num>
  <w:num w:numId="19">
    <w:abstractNumId w:val="17"/>
  </w:num>
  <w:num w:numId="20">
    <w:abstractNumId w:val="38"/>
  </w:num>
  <w:num w:numId="21">
    <w:abstractNumId w:val="14"/>
  </w:num>
  <w:num w:numId="22">
    <w:abstractNumId w:val="13"/>
  </w:num>
  <w:num w:numId="23">
    <w:abstractNumId w:val="18"/>
  </w:num>
  <w:num w:numId="24">
    <w:abstractNumId w:val="40"/>
  </w:num>
  <w:num w:numId="25">
    <w:abstractNumId w:val="29"/>
  </w:num>
  <w:num w:numId="26">
    <w:abstractNumId w:val="39"/>
  </w:num>
  <w:num w:numId="27">
    <w:abstractNumId w:val="30"/>
  </w:num>
  <w:num w:numId="28">
    <w:abstractNumId w:val="10"/>
  </w:num>
  <w:num w:numId="29">
    <w:abstractNumId w:val="37"/>
  </w:num>
  <w:num w:numId="30">
    <w:abstractNumId w:val="24"/>
  </w:num>
  <w:num w:numId="31">
    <w:abstractNumId w:val="27"/>
  </w:num>
  <w:num w:numId="32">
    <w:abstractNumId w:val="19"/>
  </w:num>
  <w:num w:numId="33">
    <w:abstractNumId w:val="32"/>
  </w:num>
  <w:num w:numId="34">
    <w:abstractNumId w:val="35"/>
  </w:num>
  <w:num w:numId="35">
    <w:abstractNumId w:val="21"/>
  </w:num>
  <w:num w:numId="36">
    <w:abstractNumId w:val="12"/>
  </w:num>
  <w:num w:numId="37">
    <w:abstractNumId w:val="25"/>
  </w:num>
  <w:num w:numId="38">
    <w:abstractNumId w:val="28"/>
  </w:num>
  <w:num w:numId="39">
    <w:abstractNumId w:val="15"/>
  </w:num>
  <w:num w:numId="40">
    <w:abstractNumId w:val="22"/>
  </w:num>
  <w:num w:numId="41">
    <w:abstractNumId w:val="28"/>
  </w:num>
  <w:num w:numId="42">
    <w:abstractNumId w:val="23"/>
  </w:num>
  <w:num w:numId="43">
    <w:abstractNumId w:val="43"/>
  </w:num>
  <w:num w:numId="44">
    <w:abstractNumId w:val="36"/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5E24"/>
    <w:rsid w:val="00000DD6"/>
    <w:rsid w:val="00003866"/>
    <w:rsid w:val="0000756D"/>
    <w:rsid w:val="0001158D"/>
    <w:rsid w:val="00011897"/>
    <w:rsid w:val="00011AC9"/>
    <w:rsid w:val="00013C4C"/>
    <w:rsid w:val="0001430C"/>
    <w:rsid w:val="00014DF7"/>
    <w:rsid w:val="00015FE9"/>
    <w:rsid w:val="00021306"/>
    <w:rsid w:val="00021DA6"/>
    <w:rsid w:val="00022824"/>
    <w:rsid w:val="0002643B"/>
    <w:rsid w:val="000269E8"/>
    <w:rsid w:val="00030B88"/>
    <w:rsid w:val="00030E4D"/>
    <w:rsid w:val="00031C7E"/>
    <w:rsid w:val="000326E4"/>
    <w:rsid w:val="000345D9"/>
    <w:rsid w:val="0003540F"/>
    <w:rsid w:val="00035C64"/>
    <w:rsid w:val="00035FF9"/>
    <w:rsid w:val="00043155"/>
    <w:rsid w:val="0004394B"/>
    <w:rsid w:val="000439E7"/>
    <w:rsid w:val="0004454F"/>
    <w:rsid w:val="000462BC"/>
    <w:rsid w:val="00046EF5"/>
    <w:rsid w:val="000477DF"/>
    <w:rsid w:val="00052C00"/>
    <w:rsid w:val="00052D97"/>
    <w:rsid w:val="00053A3E"/>
    <w:rsid w:val="0005401E"/>
    <w:rsid w:val="000548F9"/>
    <w:rsid w:val="000569D0"/>
    <w:rsid w:val="000574F8"/>
    <w:rsid w:val="00060864"/>
    <w:rsid w:val="00060B2C"/>
    <w:rsid w:val="00061AC1"/>
    <w:rsid w:val="00061C9B"/>
    <w:rsid w:val="000627E3"/>
    <w:rsid w:val="00064D82"/>
    <w:rsid w:val="000654EE"/>
    <w:rsid w:val="0006641C"/>
    <w:rsid w:val="00066650"/>
    <w:rsid w:val="00067CCF"/>
    <w:rsid w:val="0007546D"/>
    <w:rsid w:val="00080880"/>
    <w:rsid w:val="00080894"/>
    <w:rsid w:val="00081105"/>
    <w:rsid w:val="00083500"/>
    <w:rsid w:val="0008393C"/>
    <w:rsid w:val="00083D46"/>
    <w:rsid w:val="00083FAE"/>
    <w:rsid w:val="0008427D"/>
    <w:rsid w:val="00084441"/>
    <w:rsid w:val="00084B62"/>
    <w:rsid w:val="00084C11"/>
    <w:rsid w:val="00085BF4"/>
    <w:rsid w:val="00086BEA"/>
    <w:rsid w:val="00087A3F"/>
    <w:rsid w:val="00090F49"/>
    <w:rsid w:val="000926A0"/>
    <w:rsid w:val="00093BBE"/>
    <w:rsid w:val="000946C7"/>
    <w:rsid w:val="00094E7A"/>
    <w:rsid w:val="000A053E"/>
    <w:rsid w:val="000A4667"/>
    <w:rsid w:val="000A474E"/>
    <w:rsid w:val="000B1C8C"/>
    <w:rsid w:val="000B2018"/>
    <w:rsid w:val="000B47E0"/>
    <w:rsid w:val="000B4BE6"/>
    <w:rsid w:val="000B608A"/>
    <w:rsid w:val="000C1B25"/>
    <w:rsid w:val="000C2E01"/>
    <w:rsid w:val="000C31E8"/>
    <w:rsid w:val="000C34DF"/>
    <w:rsid w:val="000C3EF9"/>
    <w:rsid w:val="000D0C6B"/>
    <w:rsid w:val="000D4A60"/>
    <w:rsid w:val="000D520A"/>
    <w:rsid w:val="000E1482"/>
    <w:rsid w:val="000E2709"/>
    <w:rsid w:val="000E41C9"/>
    <w:rsid w:val="000F16C8"/>
    <w:rsid w:val="000F5362"/>
    <w:rsid w:val="000F5A94"/>
    <w:rsid w:val="000F5E33"/>
    <w:rsid w:val="001006A4"/>
    <w:rsid w:val="00101CB0"/>
    <w:rsid w:val="00102110"/>
    <w:rsid w:val="00102622"/>
    <w:rsid w:val="00102D54"/>
    <w:rsid w:val="00103F7B"/>
    <w:rsid w:val="00104390"/>
    <w:rsid w:val="00104AB4"/>
    <w:rsid w:val="00104CA1"/>
    <w:rsid w:val="00110979"/>
    <w:rsid w:val="001111FB"/>
    <w:rsid w:val="001112E5"/>
    <w:rsid w:val="0011130E"/>
    <w:rsid w:val="00111CD9"/>
    <w:rsid w:val="00113E08"/>
    <w:rsid w:val="00113F84"/>
    <w:rsid w:val="00114EB6"/>
    <w:rsid w:val="00115D85"/>
    <w:rsid w:val="00116559"/>
    <w:rsid w:val="00120640"/>
    <w:rsid w:val="00122080"/>
    <w:rsid w:val="0012681A"/>
    <w:rsid w:val="00127C2A"/>
    <w:rsid w:val="001314C2"/>
    <w:rsid w:val="00133F19"/>
    <w:rsid w:val="00134B73"/>
    <w:rsid w:val="00135E24"/>
    <w:rsid w:val="001361E9"/>
    <w:rsid w:val="001366F9"/>
    <w:rsid w:val="0013687D"/>
    <w:rsid w:val="00136BB7"/>
    <w:rsid w:val="0013700C"/>
    <w:rsid w:val="00140105"/>
    <w:rsid w:val="00142EB5"/>
    <w:rsid w:val="00145380"/>
    <w:rsid w:val="00145616"/>
    <w:rsid w:val="001456F4"/>
    <w:rsid w:val="00145DF0"/>
    <w:rsid w:val="001476A2"/>
    <w:rsid w:val="001476A3"/>
    <w:rsid w:val="00151E52"/>
    <w:rsid w:val="00152CF3"/>
    <w:rsid w:val="00154919"/>
    <w:rsid w:val="00154FE2"/>
    <w:rsid w:val="0015630E"/>
    <w:rsid w:val="00157536"/>
    <w:rsid w:val="00160007"/>
    <w:rsid w:val="001607B3"/>
    <w:rsid w:val="001628AF"/>
    <w:rsid w:val="00162A80"/>
    <w:rsid w:val="001668A9"/>
    <w:rsid w:val="001672B2"/>
    <w:rsid w:val="0017075D"/>
    <w:rsid w:val="001722D9"/>
    <w:rsid w:val="00174BC7"/>
    <w:rsid w:val="00175CC4"/>
    <w:rsid w:val="00175E54"/>
    <w:rsid w:val="001768AB"/>
    <w:rsid w:val="001775AD"/>
    <w:rsid w:val="00177BE6"/>
    <w:rsid w:val="0018097C"/>
    <w:rsid w:val="00183ADD"/>
    <w:rsid w:val="00185E83"/>
    <w:rsid w:val="00186DCA"/>
    <w:rsid w:val="00190052"/>
    <w:rsid w:val="0019212C"/>
    <w:rsid w:val="00194794"/>
    <w:rsid w:val="00194D5B"/>
    <w:rsid w:val="00195901"/>
    <w:rsid w:val="0019744B"/>
    <w:rsid w:val="001978F6"/>
    <w:rsid w:val="001A12B7"/>
    <w:rsid w:val="001A2D83"/>
    <w:rsid w:val="001A3383"/>
    <w:rsid w:val="001A5871"/>
    <w:rsid w:val="001A6ABC"/>
    <w:rsid w:val="001B2665"/>
    <w:rsid w:val="001B2701"/>
    <w:rsid w:val="001B2E8C"/>
    <w:rsid w:val="001B3840"/>
    <w:rsid w:val="001B491B"/>
    <w:rsid w:val="001B4D21"/>
    <w:rsid w:val="001B4F6C"/>
    <w:rsid w:val="001B5F61"/>
    <w:rsid w:val="001C1A81"/>
    <w:rsid w:val="001C1F0B"/>
    <w:rsid w:val="001C2DDC"/>
    <w:rsid w:val="001C3BDE"/>
    <w:rsid w:val="001C60B1"/>
    <w:rsid w:val="001D1FFD"/>
    <w:rsid w:val="001D2147"/>
    <w:rsid w:val="001D2224"/>
    <w:rsid w:val="001D23F3"/>
    <w:rsid w:val="001D2B03"/>
    <w:rsid w:val="001D503E"/>
    <w:rsid w:val="001D58A6"/>
    <w:rsid w:val="001D5C53"/>
    <w:rsid w:val="001D6CED"/>
    <w:rsid w:val="001D738F"/>
    <w:rsid w:val="001D74D4"/>
    <w:rsid w:val="001E2BC5"/>
    <w:rsid w:val="001E36E9"/>
    <w:rsid w:val="001E3AA8"/>
    <w:rsid w:val="001E6F09"/>
    <w:rsid w:val="001E7914"/>
    <w:rsid w:val="001E7CAC"/>
    <w:rsid w:val="001F0188"/>
    <w:rsid w:val="001F2BEE"/>
    <w:rsid w:val="001F52EB"/>
    <w:rsid w:val="001F5BAB"/>
    <w:rsid w:val="001F71DB"/>
    <w:rsid w:val="001F7A89"/>
    <w:rsid w:val="00200A8E"/>
    <w:rsid w:val="002021C1"/>
    <w:rsid w:val="0020371D"/>
    <w:rsid w:val="00205CCA"/>
    <w:rsid w:val="002063DE"/>
    <w:rsid w:val="00207D2C"/>
    <w:rsid w:val="0021217E"/>
    <w:rsid w:val="0021273D"/>
    <w:rsid w:val="002146C1"/>
    <w:rsid w:val="002262CB"/>
    <w:rsid w:val="00226B9A"/>
    <w:rsid w:val="002335CD"/>
    <w:rsid w:val="00234A76"/>
    <w:rsid w:val="00234B29"/>
    <w:rsid w:val="00240D9C"/>
    <w:rsid w:val="00241B53"/>
    <w:rsid w:val="00243A9D"/>
    <w:rsid w:val="00243BDE"/>
    <w:rsid w:val="00243EA9"/>
    <w:rsid w:val="0024466A"/>
    <w:rsid w:val="00245063"/>
    <w:rsid w:val="0024580E"/>
    <w:rsid w:val="00247210"/>
    <w:rsid w:val="00254FDE"/>
    <w:rsid w:val="00257F87"/>
    <w:rsid w:val="002609FC"/>
    <w:rsid w:val="002671AA"/>
    <w:rsid w:val="002702FC"/>
    <w:rsid w:val="002709C3"/>
    <w:rsid w:val="002711B6"/>
    <w:rsid w:val="00272943"/>
    <w:rsid w:val="00272C16"/>
    <w:rsid w:val="00280D00"/>
    <w:rsid w:val="00283799"/>
    <w:rsid w:val="002839E1"/>
    <w:rsid w:val="002841FB"/>
    <w:rsid w:val="00284F62"/>
    <w:rsid w:val="002855C7"/>
    <w:rsid w:val="00286159"/>
    <w:rsid w:val="002867DC"/>
    <w:rsid w:val="00287D59"/>
    <w:rsid w:val="0029336A"/>
    <w:rsid w:val="00294F4B"/>
    <w:rsid w:val="002A05EF"/>
    <w:rsid w:val="002A3C6B"/>
    <w:rsid w:val="002A3DE7"/>
    <w:rsid w:val="002A4078"/>
    <w:rsid w:val="002A4744"/>
    <w:rsid w:val="002A5965"/>
    <w:rsid w:val="002A67DE"/>
    <w:rsid w:val="002A6A17"/>
    <w:rsid w:val="002B3163"/>
    <w:rsid w:val="002B668B"/>
    <w:rsid w:val="002C3AED"/>
    <w:rsid w:val="002C3E3E"/>
    <w:rsid w:val="002C3E71"/>
    <w:rsid w:val="002C43B6"/>
    <w:rsid w:val="002C4764"/>
    <w:rsid w:val="002C4A37"/>
    <w:rsid w:val="002C4A83"/>
    <w:rsid w:val="002D2A27"/>
    <w:rsid w:val="002D2BEC"/>
    <w:rsid w:val="002D43AA"/>
    <w:rsid w:val="002D5D01"/>
    <w:rsid w:val="002D72D4"/>
    <w:rsid w:val="002D7349"/>
    <w:rsid w:val="002D7BE6"/>
    <w:rsid w:val="002E00A0"/>
    <w:rsid w:val="002E25BB"/>
    <w:rsid w:val="002E4D96"/>
    <w:rsid w:val="002E4EAC"/>
    <w:rsid w:val="002E5183"/>
    <w:rsid w:val="002E5C5E"/>
    <w:rsid w:val="002E65BD"/>
    <w:rsid w:val="002F03A1"/>
    <w:rsid w:val="002F1BEE"/>
    <w:rsid w:val="002F487D"/>
    <w:rsid w:val="002F4EFB"/>
    <w:rsid w:val="002F6F99"/>
    <w:rsid w:val="002F75DD"/>
    <w:rsid w:val="002F7A8C"/>
    <w:rsid w:val="002F7F67"/>
    <w:rsid w:val="00300DC8"/>
    <w:rsid w:val="00302784"/>
    <w:rsid w:val="00307978"/>
    <w:rsid w:val="003116AC"/>
    <w:rsid w:val="0031196C"/>
    <w:rsid w:val="00313424"/>
    <w:rsid w:val="00313D36"/>
    <w:rsid w:val="00314B1E"/>
    <w:rsid w:val="00315433"/>
    <w:rsid w:val="00315B02"/>
    <w:rsid w:val="00320894"/>
    <w:rsid w:val="003226E1"/>
    <w:rsid w:val="003226FA"/>
    <w:rsid w:val="00324EE6"/>
    <w:rsid w:val="00325F26"/>
    <w:rsid w:val="00331504"/>
    <w:rsid w:val="0033280A"/>
    <w:rsid w:val="003364D6"/>
    <w:rsid w:val="00336CCD"/>
    <w:rsid w:val="0033735F"/>
    <w:rsid w:val="00340530"/>
    <w:rsid w:val="00343E63"/>
    <w:rsid w:val="00345F18"/>
    <w:rsid w:val="003469EA"/>
    <w:rsid w:val="00350BFD"/>
    <w:rsid w:val="00353D50"/>
    <w:rsid w:val="0035572C"/>
    <w:rsid w:val="00356628"/>
    <w:rsid w:val="003577E0"/>
    <w:rsid w:val="0036013B"/>
    <w:rsid w:val="003614D7"/>
    <w:rsid w:val="00361837"/>
    <w:rsid w:val="00361B14"/>
    <w:rsid w:val="00364FCA"/>
    <w:rsid w:val="00365C4C"/>
    <w:rsid w:val="003667B0"/>
    <w:rsid w:val="00367863"/>
    <w:rsid w:val="00367FCC"/>
    <w:rsid w:val="00371928"/>
    <w:rsid w:val="00373411"/>
    <w:rsid w:val="003747F0"/>
    <w:rsid w:val="0037496D"/>
    <w:rsid w:val="00374CC3"/>
    <w:rsid w:val="00376BAD"/>
    <w:rsid w:val="0038031C"/>
    <w:rsid w:val="003829D7"/>
    <w:rsid w:val="00382CF9"/>
    <w:rsid w:val="00382FDF"/>
    <w:rsid w:val="00384314"/>
    <w:rsid w:val="00385ABD"/>
    <w:rsid w:val="00387135"/>
    <w:rsid w:val="0038789D"/>
    <w:rsid w:val="00392B2F"/>
    <w:rsid w:val="003933ED"/>
    <w:rsid w:val="0039397A"/>
    <w:rsid w:val="00394775"/>
    <w:rsid w:val="003950CE"/>
    <w:rsid w:val="0039537C"/>
    <w:rsid w:val="00397E21"/>
    <w:rsid w:val="003A0E0F"/>
    <w:rsid w:val="003A2323"/>
    <w:rsid w:val="003A25AB"/>
    <w:rsid w:val="003A2BCB"/>
    <w:rsid w:val="003A3615"/>
    <w:rsid w:val="003A54F8"/>
    <w:rsid w:val="003A6C79"/>
    <w:rsid w:val="003A74A7"/>
    <w:rsid w:val="003B0985"/>
    <w:rsid w:val="003B09CE"/>
    <w:rsid w:val="003B1E35"/>
    <w:rsid w:val="003B2C54"/>
    <w:rsid w:val="003B5365"/>
    <w:rsid w:val="003C1A14"/>
    <w:rsid w:val="003C2662"/>
    <w:rsid w:val="003C268C"/>
    <w:rsid w:val="003C5AED"/>
    <w:rsid w:val="003C7F86"/>
    <w:rsid w:val="003D14F8"/>
    <w:rsid w:val="003D174E"/>
    <w:rsid w:val="003D22DB"/>
    <w:rsid w:val="003D2F26"/>
    <w:rsid w:val="003D4678"/>
    <w:rsid w:val="003D4D1E"/>
    <w:rsid w:val="003D53A2"/>
    <w:rsid w:val="003D7497"/>
    <w:rsid w:val="003E0C91"/>
    <w:rsid w:val="003E1EA7"/>
    <w:rsid w:val="003E22EA"/>
    <w:rsid w:val="003E3DB2"/>
    <w:rsid w:val="003E3E7B"/>
    <w:rsid w:val="003E433E"/>
    <w:rsid w:val="003E4376"/>
    <w:rsid w:val="003E63BD"/>
    <w:rsid w:val="003F031D"/>
    <w:rsid w:val="003F08BD"/>
    <w:rsid w:val="003F1858"/>
    <w:rsid w:val="003F68D9"/>
    <w:rsid w:val="003F7609"/>
    <w:rsid w:val="004011C4"/>
    <w:rsid w:val="00401698"/>
    <w:rsid w:val="00404C32"/>
    <w:rsid w:val="004059CF"/>
    <w:rsid w:val="0041072C"/>
    <w:rsid w:val="00410FA9"/>
    <w:rsid w:val="00411C98"/>
    <w:rsid w:val="00412669"/>
    <w:rsid w:val="00414BBD"/>
    <w:rsid w:val="004152F7"/>
    <w:rsid w:val="0041717B"/>
    <w:rsid w:val="004244D3"/>
    <w:rsid w:val="004249A7"/>
    <w:rsid w:val="0042652D"/>
    <w:rsid w:val="00426DFE"/>
    <w:rsid w:val="00426F67"/>
    <w:rsid w:val="00432977"/>
    <w:rsid w:val="00432D0D"/>
    <w:rsid w:val="004371AD"/>
    <w:rsid w:val="004371CD"/>
    <w:rsid w:val="0044443A"/>
    <w:rsid w:val="004462C4"/>
    <w:rsid w:val="00447936"/>
    <w:rsid w:val="0045158A"/>
    <w:rsid w:val="00451922"/>
    <w:rsid w:val="00454211"/>
    <w:rsid w:val="00455164"/>
    <w:rsid w:val="00456769"/>
    <w:rsid w:val="00456BB7"/>
    <w:rsid w:val="00457F0F"/>
    <w:rsid w:val="0046031B"/>
    <w:rsid w:val="00460C16"/>
    <w:rsid w:val="00460E11"/>
    <w:rsid w:val="0046119B"/>
    <w:rsid w:val="00462DD5"/>
    <w:rsid w:val="00464851"/>
    <w:rsid w:val="004651E8"/>
    <w:rsid w:val="004668B2"/>
    <w:rsid w:val="00470735"/>
    <w:rsid w:val="00473182"/>
    <w:rsid w:val="00474211"/>
    <w:rsid w:val="0047496E"/>
    <w:rsid w:val="00474A27"/>
    <w:rsid w:val="00480DC8"/>
    <w:rsid w:val="004814F8"/>
    <w:rsid w:val="004823D3"/>
    <w:rsid w:val="004855EC"/>
    <w:rsid w:val="00486C7A"/>
    <w:rsid w:val="00487DE6"/>
    <w:rsid w:val="00492224"/>
    <w:rsid w:val="0049352C"/>
    <w:rsid w:val="004964F3"/>
    <w:rsid w:val="00497209"/>
    <w:rsid w:val="004973A2"/>
    <w:rsid w:val="00497D26"/>
    <w:rsid w:val="004A090B"/>
    <w:rsid w:val="004A4AF3"/>
    <w:rsid w:val="004A642B"/>
    <w:rsid w:val="004A68DA"/>
    <w:rsid w:val="004B0470"/>
    <w:rsid w:val="004B16F2"/>
    <w:rsid w:val="004B1F3C"/>
    <w:rsid w:val="004B2136"/>
    <w:rsid w:val="004B3A80"/>
    <w:rsid w:val="004B480D"/>
    <w:rsid w:val="004B61F5"/>
    <w:rsid w:val="004B62AF"/>
    <w:rsid w:val="004B6B78"/>
    <w:rsid w:val="004B7AC6"/>
    <w:rsid w:val="004B7BE2"/>
    <w:rsid w:val="004C0532"/>
    <w:rsid w:val="004C0791"/>
    <w:rsid w:val="004C1022"/>
    <w:rsid w:val="004C28B5"/>
    <w:rsid w:val="004C3464"/>
    <w:rsid w:val="004C4845"/>
    <w:rsid w:val="004C5EFB"/>
    <w:rsid w:val="004C6974"/>
    <w:rsid w:val="004C6E70"/>
    <w:rsid w:val="004C7727"/>
    <w:rsid w:val="004D0621"/>
    <w:rsid w:val="004D0637"/>
    <w:rsid w:val="004D37CA"/>
    <w:rsid w:val="004D41D5"/>
    <w:rsid w:val="004D4C7F"/>
    <w:rsid w:val="004D5D97"/>
    <w:rsid w:val="004D75DC"/>
    <w:rsid w:val="004E0511"/>
    <w:rsid w:val="004E07E1"/>
    <w:rsid w:val="004E234D"/>
    <w:rsid w:val="004E327C"/>
    <w:rsid w:val="004E3466"/>
    <w:rsid w:val="004E36C9"/>
    <w:rsid w:val="004E63FF"/>
    <w:rsid w:val="004E6A40"/>
    <w:rsid w:val="004E7F28"/>
    <w:rsid w:val="004F3C20"/>
    <w:rsid w:val="004F52BD"/>
    <w:rsid w:val="004F620A"/>
    <w:rsid w:val="00500F3E"/>
    <w:rsid w:val="00502E25"/>
    <w:rsid w:val="005040D2"/>
    <w:rsid w:val="00507835"/>
    <w:rsid w:val="00510243"/>
    <w:rsid w:val="00513B2E"/>
    <w:rsid w:val="00515EE5"/>
    <w:rsid w:val="00517BA7"/>
    <w:rsid w:val="00517FF4"/>
    <w:rsid w:val="005234B6"/>
    <w:rsid w:val="005258FC"/>
    <w:rsid w:val="0052734D"/>
    <w:rsid w:val="00530BBA"/>
    <w:rsid w:val="00530F5D"/>
    <w:rsid w:val="0053154E"/>
    <w:rsid w:val="00534FD6"/>
    <w:rsid w:val="0053504F"/>
    <w:rsid w:val="00537627"/>
    <w:rsid w:val="005410BE"/>
    <w:rsid w:val="005443F5"/>
    <w:rsid w:val="0054462C"/>
    <w:rsid w:val="00545866"/>
    <w:rsid w:val="00545D71"/>
    <w:rsid w:val="005518E2"/>
    <w:rsid w:val="00551CAD"/>
    <w:rsid w:val="00553586"/>
    <w:rsid w:val="00555284"/>
    <w:rsid w:val="00557D98"/>
    <w:rsid w:val="00560E71"/>
    <w:rsid w:val="005634D9"/>
    <w:rsid w:val="005651D5"/>
    <w:rsid w:val="005658A6"/>
    <w:rsid w:val="00571AE0"/>
    <w:rsid w:val="00571C2F"/>
    <w:rsid w:val="0057400D"/>
    <w:rsid w:val="00576382"/>
    <w:rsid w:val="00576E6E"/>
    <w:rsid w:val="00576F36"/>
    <w:rsid w:val="00580821"/>
    <w:rsid w:val="00581692"/>
    <w:rsid w:val="00582E06"/>
    <w:rsid w:val="0058386F"/>
    <w:rsid w:val="0058549D"/>
    <w:rsid w:val="00585DB0"/>
    <w:rsid w:val="00587BFB"/>
    <w:rsid w:val="00587F44"/>
    <w:rsid w:val="005911B5"/>
    <w:rsid w:val="00591978"/>
    <w:rsid w:val="005919D6"/>
    <w:rsid w:val="005946FB"/>
    <w:rsid w:val="00594854"/>
    <w:rsid w:val="005952F1"/>
    <w:rsid w:val="00595EC0"/>
    <w:rsid w:val="00597884"/>
    <w:rsid w:val="005A173C"/>
    <w:rsid w:val="005A309E"/>
    <w:rsid w:val="005A343B"/>
    <w:rsid w:val="005A463E"/>
    <w:rsid w:val="005A5620"/>
    <w:rsid w:val="005B0462"/>
    <w:rsid w:val="005B06B4"/>
    <w:rsid w:val="005B0E63"/>
    <w:rsid w:val="005B1B16"/>
    <w:rsid w:val="005B2965"/>
    <w:rsid w:val="005B3179"/>
    <w:rsid w:val="005B3C24"/>
    <w:rsid w:val="005C0290"/>
    <w:rsid w:val="005C1A2D"/>
    <w:rsid w:val="005C3F8B"/>
    <w:rsid w:val="005C735F"/>
    <w:rsid w:val="005C75AE"/>
    <w:rsid w:val="005D0423"/>
    <w:rsid w:val="005D1185"/>
    <w:rsid w:val="005D15A6"/>
    <w:rsid w:val="005D2271"/>
    <w:rsid w:val="005D587F"/>
    <w:rsid w:val="005D5F5A"/>
    <w:rsid w:val="005D65D4"/>
    <w:rsid w:val="005D7911"/>
    <w:rsid w:val="005E098A"/>
    <w:rsid w:val="005E3299"/>
    <w:rsid w:val="005E3523"/>
    <w:rsid w:val="005E38FD"/>
    <w:rsid w:val="005E42E9"/>
    <w:rsid w:val="005E58C4"/>
    <w:rsid w:val="005E5CBE"/>
    <w:rsid w:val="005E72A7"/>
    <w:rsid w:val="005E7FE5"/>
    <w:rsid w:val="005E7FF5"/>
    <w:rsid w:val="005F1D23"/>
    <w:rsid w:val="005F5D48"/>
    <w:rsid w:val="005F6A8C"/>
    <w:rsid w:val="005F6C5C"/>
    <w:rsid w:val="005F7B26"/>
    <w:rsid w:val="005F7BE3"/>
    <w:rsid w:val="00601138"/>
    <w:rsid w:val="00601D34"/>
    <w:rsid w:val="00602085"/>
    <w:rsid w:val="00602390"/>
    <w:rsid w:val="006029D6"/>
    <w:rsid w:val="00603C34"/>
    <w:rsid w:val="0060428F"/>
    <w:rsid w:val="00604D75"/>
    <w:rsid w:val="00606325"/>
    <w:rsid w:val="006068BD"/>
    <w:rsid w:val="00611225"/>
    <w:rsid w:val="006154E8"/>
    <w:rsid w:val="00617FEF"/>
    <w:rsid w:val="006233F9"/>
    <w:rsid w:val="00623496"/>
    <w:rsid w:val="00623DAC"/>
    <w:rsid w:val="00625110"/>
    <w:rsid w:val="006258AE"/>
    <w:rsid w:val="00626947"/>
    <w:rsid w:val="00626EEA"/>
    <w:rsid w:val="0062778F"/>
    <w:rsid w:val="00627D53"/>
    <w:rsid w:val="00631C14"/>
    <w:rsid w:val="00631F9D"/>
    <w:rsid w:val="00634C8A"/>
    <w:rsid w:val="00634F96"/>
    <w:rsid w:val="00635158"/>
    <w:rsid w:val="0064258C"/>
    <w:rsid w:val="006427DE"/>
    <w:rsid w:val="00646CB8"/>
    <w:rsid w:val="00646E38"/>
    <w:rsid w:val="00647AFD"/>
    <w:rsid w:val="00647C36"/>
    <w:rsid w:val="00653474"/>
    <w:rsid w:val="0065585B"/>
    <w:rsid w:val="00655995"/>
    <w:rsid w:val="00662296"/>
    <w:rsid w:val="00663F38"/>
    <w:rsid w:val="00663F3E"/>
    <w:rsid w:val="006665DF"/>
    <w:rsid w:val="00666964"/>
    <w:rsid w:val="00666B3D"/>
    <w:rsid w:val="00666D06"/>
    <w:rsid w:val="00666F25"/>
    <w:rsid w:val="00667AD4"/>
    <w:rsid w:val="00673F3F"/>
    <w:rsid w:val="0067443B"/>
    <w:rsid w:val="006746D0"/>
    <w:rsid w:val="006759D7"/>
    <w:rsid w:val="00680499"/>
    <w:rsid w:val="0068178D"/>
    <w:rsid w:val="006818EE"/>
    <w:rsid w:val="00683C1E"/>
    <w:rsid w:val="00685BAC"/>
    <w:rsid w:val="00685D33"/>
    <w:rsid w:val="006860ED"/>
    <w:rsid w:val="0068623D"/>
    <w:rsid w:val="00693193"/>
    <w:rsid w:val="00693626"/>
    <w:rsid w:val="00695D13"/>
    <w:rsid w:val="006A1F62"/>
    <w:rsid w:val="006A410F"/>
    <w:rsid w:val="006A6591"/>
    <w:rsid w:val="006A6DE6"/>
    <w:rsid w:val="006A7CFE"/>
    <w:rsid w:val="006B072F"/>
    <w:rsid w:val="006B1734"/>
    <w:rsid w:val="006B19A0"/>
    <w:rsid w:val="006B2A46"/>
    <w:rsid w:val="006B347F"/>
    <w:rsid w:val="006B50BF"/>
    <w:rsid w:val="006B5AAD"/>
    <w:rsid w:val="006B6395"/>
    <w:rsid w:val="006C0F2D"/>
    <w:rsid w:val="006C0F9B"/>
    <w:rsid w:val="006C18B7"/>
    <w:rsid w:val="006C1D17"/>
    <w:rsid w:val="006C3B8E"/>
    <w:rsid w:val="006C5BD6"/>
    <w:rsid w:val="006C6929"/>
    <w:rsid w:val="006D1FE6"/>
    <w:rsid w:val="006D47AC"/>
    <w:rsid w:val="006D5482"/>
    <w:rsid w:val="006E06A6"/>
    <w:rsid w:val="006E1AFC"/>
    <w:rsid w:val="006E1CFE"/>
    <w:rsid w:val="006E28C8"/>
    <w:rsid w:val="006E562C"/>
    <w:rsid w:val="006E581D"/>
    <w:rsid w:val="006E6B94"/>
    <w:rsid w:val="006F11B5"/>
    <w:rsid w:val="006F16C0"/>
    <w:rsid w:val="006F262E"/>
    <w:rsid w:val="006F58DE"/>
    <w:rsid w:val="006F7384"/>
    <w:rsid w:val="00700170"/>
    <w:rsid w:val="00701AC5"/>
    <w:rsid w:val="00701CDA"/>
    <w:rsid w:val="00703519"/>
    <w:rsid w:val="00705771"/>
    <w:rsid w:val="00706038"/>
    <w:rsid w:val="00710CA8"/>
    <w:rsid w:val="00711DC7"/>
    <w:rsid w:val="007127A3"/>
    <w:rsid w:val="00712EAD"/>
    <w:rsid w:val="007139C4"/>
    <w:rsid w:val="0072283B"/>
    <w:rsid w:val="00724371"/>
    <w:rsid w:val="007273B4"/>
    <w:rsid w:val="0073347F"/>
    <w:rsid w:val="00737935"/>
    <w:rsid w:val="007404BD"/>
    <w:rsid w:val="007418E1"/>
    <w:rsid w:val="00742B8D"/>
    <w:rsid w:val="0074679E"/>
    <w:rsid w:val="00747B49"/>
    <w:rsid w:val="0075125B"/>
    <w:rsid w:val="0075312A"/>
    <w:rsid w:val="00755553"/>
    <w:rsid w:val="0076062C"/>
    <w:rsid w:val="00760AD0"/>
    <w:rsid w:val="0076348A"/>
    <w:rsid w:val="007660BD"/>
    <w:rsid w:val="00766496"/>
    <w:rsid w:val="00767AF9"/>
    <w:rsid w:val="00773569"/>
    <w:rsid w:val="00774B9D"/>
    <w:rsid w:val="00774E9B"/>
    <w:rsid w:val="00776543"/>
    <w:rsid w:val="00777F9C"/>
    <w:rsid w:val="00780A5B"/>
    <w:rsid w:val="00783901"/>
    <w:rsid w:val="00783A42"/>
    <w:rsid w:val="00784251"/>
    <w:rsid w:val="00786D62"/>
    <w:rsid w:val="00793742"/>
    <w:rsid w:val="00795463"/>
    <w:rsid w:val="007970CE"/>
    <w:rsid w:val="007A0B29"/>
    <w:rsid w:val="007A0FCE"/>
    <w:rsid w:val="007A29A8"/>
    <w:rsid w:val="007A4A94"/>
    <w:rsid w:val="007A4E60"/>
    <w:rsid w:val="007A6EB4"/>
    <w:rsid w:val="007A7992"/>
    <w:rsid w:val="007B17A2"/>
    <w:rsid w:val="007B2334"/>
    <w:rsid w:val="007B3366"/>
    <w:rsid w:val="007B5029"/>
    <w:rsid w:val="007B5B80"/>
    <w:rsid w:val="007B69ED"/>
    <w:rsid w:val="007C0545"/>
    <w:rsid w:val="007C44A0"/>
    <w:rsid w:val="007C4FE9"/>
    <w:rsid w:val="007C5E4E"/>
    <w:rsid w:val="007C6462"/>
    <w:rsid w:val="007C778C"/>
    <w:rsid w:val="007C7C04"/>
    <w:rsid w:val="007D40F4"/>
    <w:rsid w:val="007D5E1E"/>
    <w:rsid w:val="007D677A"/>
    <w:rsid w:val="007D6E44"/>
    <w:rsid w:val="007E0574"/>
    <w:rsid w:val="007E1173"/>
    <w:rsid w:val="007E16C0"/>
    <w:rsid w:val="007E226A"/>
    <w:rsid w:val="007E32B0"/>
    <w:rsid w:val="007E4695"/>
    <w:rsid w:val="007E53B4"/>
    <w:rsid w:val="007F3506"/>
    <w:rsid w:val="0080148F"/>
    <w:rsid w:val="00801AC3"/>
    <w:rsid w:val="00801CFD"/>
    <w:rsid w:val="00802BA4"/>
    <w:rsid w:val="0080472E"/>
    <w:rsid w:val="00805DB5"/>
    <w:rsid w:val="008077D8"/>
    <w:rsid w:val="0081041E"/>
    <w:rsid w:val="008111FC"/>
    <w:rsid w:val="008121D1"/>
    <w:rsid w:val="00813A80"/>
    <w:rsid w:val="00816BB3"/>
    <w:rsid w:val="00817296"/>
    <w:rsid w:val="008206C5"/>
    <w:rsid w:val="00821B0E"/>
    <w:rsid w:val="00822898"/>
    <w:rsid w:val="00822996"/>
    <w:rsid w:val="0082522E"/>
    <w:rsid w:val="0082551B"/>
    <w:rsid w:val="00832449"/>
    <w:rsid w:val="00832488"/>
    <w:rsid w:val="00833D4E"/>
    <w:rsid w:val="00834B08"/>
    <w:rsid w:val="00835CA0"/>
    <w:rsid w:val="00836F0E"/>
    <w:rsid w:val="0084094A"/>
    <w:rsid w:val="008413B2"/>
    <w:rsid w:val="008427A6"/>
    <w:rsid w:val="00842B6E"/>
    <w:rsid w:val="00843F4F"/>
    <w:rsid w:val="00844990"/>
    <w:rsid w:val="00846260"/>
    <w:rsid w:val="00846560"/>
    <w:rsid w:val="00846A61"/>
    <w:rsid w:val="00851BCA"/>
    <w:rsid w:val="00851CD2"/>
    <w:rsid w:val="00854CF5"/>
    <w:rsid w:val="008554D7"/>
    <w:rsid w:val="00856A4F"/>
    <w:rsid w:val="00860030"/>
    <w:rsid w:val="0086033D"/>
    <w:rsid w:val="00863091"/>
    <w:rsid w:val="00863CCA"/>
    <w:rsid w:val="008647EB"/>
    <w:rsid w:val="0086764B"/>
    <w:rsid w:val="00872200"/>
    <w:rsid w:val="00872D56"/>
    <w:rsid w:val="008740CF"/>
    <w:rsid w:val="00875390"/>
    <w:rsid w:val="00875ED5"/>
    <w:rsid w:val="00875FD8"/>
    <w:rsid w:val="00880A79"/>
    <w:rsid w:val="00881AF1"/>
    <w:rsid w:val="00881B90"/>
    <w:rsid w:val="0088206E"/>
    <w:rsid w:val="00882090"/>
    <w:rsid w:val="008845A9"/>
    <w:rsid w:val="008858D2"/>
    <w:rsid w:val="0088769F"/>
    <w:rsid w:val="00890A18"/>
    <w:rsid w:val="00891F1B"/>
    <w:rsid w:val="0089338C"/>
    <w:rsid w:val="00894ACC"/>
    <w:rsid w:val="008952BE"/>
    <w:rsid w:val="0089577E"/>
    <w:rsid w:val="00895BB7"/>
    <w:rsid w:val="008A16B7"/>
    <w:rsid w:val="008A2C3E"/>
    <w:rsid w:val="008A2FA2"/>
    <w:rsid w:val="008A47A4"/>
    <w:rsid w:val="008A5AE0"/>
    <w:rsid w:val="008A731E"/>
    <w:rsid w:val="008B11A6"/>
    <w:rsid w:val="008B1FB3"/>
    <w:rsid w:val="008B219D"/>
    <w:rsid w:val="008B2296"/>
    <w:rsid w:val="008B3B0E"/>
    <w:rsid w:val="008B67E4"/>
    <w:rsid w:val="008B68AE"/>
    <w:rsid w:val="008B711A"/>
    <w:rsid w:val="008B71E3"/>
    <w:rsid w:val="008B76F7"/>
    <w:rsid w:val="008B7AC0"/>
    <w:rsid w:val="008B7E33"/>
    <w:rsid w:val="008C207F"/>
    <w:rsid w:val="008C439D"/>
    <w:rsid w:val="008C70B3"/>
    <w:rsid w:val="008C76F6"/>
    <w:rsid w:val="008D0CFF"/>
    <w:rsid w:val="008D1545"/>
    <w:rsid w:val="008D1B4B"/>
    <w:rsid w:val="008D3418"/>
    <w:rsid w:val="008D3F9A"/>
    <w:rsid w:val="008D42CF"/>
    <w:rsid w:val="008D4484"/>
    <w:rsid w:val="008D4C75"/>
    <w:rsid w:val="008D6EC7"/>
    <w:rsid w:val="008D73F0"/>
    <w:rsid w:val="008E023D"/>
    <w:rsid w:val="008E036C"/>
    <w:rsid w:val="008E0C8F"/>
    <w:rsid w:val="008E1361"/>
    <w:rsid w:val="008E2B05"/>
    <w:rsid w:val="008E32D8"/>
    <w:rsid w:val="008E5332"/>
    <w:rsid w:val="008F040D"/>
    <w:rsid w:val="008F1214"/>
    <w:rsid w:val="008F31D0"/>
    <w:rsid w:val="008F44AF"/>
    <w:rsid w:val="008F4BC9"/>
    <w:rsid w:val="008F57EA"/>
    <w:rsid w:val="00900330"/>
    <w:rsid w:val="00903CC2"/>
    <w:rsid w:val="009040DE"/>
    <w:rsid w:val="00905396"/>
    <w:rsid w:val="00905555"/>
    <w:rsid w:val="009055CC"/>
    <w:rsid w:val="0090675B"/>
    <w:rsid w:val="00906963"/>
    <w:rsid w:val="00907518"/>
    <w:rsid w:val="00907933"/>
    <w:rsid w:val="00907A52"/>
    <w:rsid w:val="00907D49"/>
    <w:rsid w:val="00907D6A"/>
    <w:rsid w:val="00910222"/>
    <w:rsid w:val="00910EBE"/>
    <w:rsid w:val="00911BFB"/>
    <w:rsid w:val="00912081"/>
    <w:rsid w:val="00913972"/>
    <w:rsid w:val="00915B01"/>
    <w:rsid w:val="00921311"/>
    <w:rsid w:val="00921400"/>
    <w:rsid w:val="00921D3F"/>
    <w:rsid w:val="00921FB4"/>
    <w:rsid w:val="009233A3"/>
    <w:rsid w:val="00923F99"/>
    <w:rsid w:val="00934BEB"/>
    <w:rsid w:val="00935CEA"/>
    <w:rsid w:val="00935D2E"/>
    <w:rsid w:val="00936F76"/>
    <w:rsid w:val="00937A09"/>
    <w:rsid w:val="009418B0"/>
    <w:rsid w:val="00942432"/>
    <w:rsid w:val="00943DE6"/>
    <w:rsid w:val="009445F0"/>
    <w:rsid w:val="0095310F"/>
    <w:rsid w:val="009531F7"/>
    <w:rsid w:val="00953AAB"/>
    <w:rsid w:val="00953B64"/>
    <w:rsid w:val="0096546D"/>
    <w:rsid w:val="00967C24"/>
    <w:rsid w:val="00976C83"/>
    <w:rsid w:val="00977B9A"/>
    <w:rsid w:val="00984544"/>
    <w:rsid w:val="00984C70"/>
    <w:rsid w:val="00991AF3"/>
    <w:rsid w:val="00992DDE"/>
    <w:rsid w:val="00993307"/>
    <w:rsid w:val="00993A9C"/>
    <w:rsid w:val="00993B58"/>
    <w:rsid w:val="00995D65"/>
    <w:rsid w:val="00995F42"/>
    <w:rsid w:val="00996682"/>
    <w:rsid w:val="0099736F"/>
    <w:rsid w:val="009979AE"/>
    <w:rsid w:val="009A03A1"/>
    <w:rsid w:val="009A10E4"/>
    <w:rsid w:val="009A227E"/>
    <w:rsid w:val="009A2D3B"/>
    <w:rsid w:val="009A7BF9"/>
    <w:rsid w:val="009B0A14"/>
    <w:rsid w:val="009B1004"/>
    <w:rsid w:val="009B1CA6"/>
    <w:rsid w:val="009B1F5D"/>
    <w:rsid w:val="009B239B"/>
    <w:rsid w:val="009B3D44"/>
    <w:rsid w:val="009B761D"/>
    <w:rsid w:val="009B76F9"/>
    <w:rsid w:val="009C035D"/>
    <w:rsid w:val="009C1CC0"/>
    <w:rsid w:val="009C26F6"/>
    <w:rsid w:val="009C4129"/>
    <w:rsid w:val="009C6DD6"/>
    <w:rsid w:val="009D06B3"/>
    <w:rsid w:val="009D0CB0"/>
    <w:rsid w:val="009D0D9E"/>
    <w:rsid w:val="009D1141"/>
    <w:rsid w:val="009D142E"/>
    <w:rsid w:val="009D27CF"/>
    <w:rsid w:val="009D2BAE"/>
    <w:rsid w:val="009D5E7A"/>
    <w:rsid w:val="009D722F"/>
    <w:rsid w:val="009D796D"/>
    <w:rsid w:val="009E01E6"/>
    <w:rsid w:val="009E1A44"/>
    <w:rsid w:val="009E1FC5"/>
    <w:rsid w:val="009E486F"/>
    <w:rsid w:val="009E50E7"/>
    <w:rsid w:val="009E5D7C"/>
    <w:rsid w:val="009E620A"/>
    <w:rsid w:val="009E76BA"/>
    <w:rsid w:val="009F2ECE"/>
    <w:rsid w:val="009F340D"/>
    <w:rsid w:val="009F4654"/>
    <w:rsid w:val="009F61E3"/>
    <w:rsid w:val="00A00E2D"/>
    <w:rsid w:val="00A011A6"/>
    <w:rsid w:val="00A021C6"/>
    <w:rsid w:val="00A02D0D"/>
    <w:rsid w:val="00A03965"/>
    <w:rsid w:val="00A03B25"/>
    <w:rsid w:val="00A03B44"/>
    <w:rsid w:val="00A04851"/>
    <w:rsid w:val="00A04DB0"/>
    <w:rsid w:val="00A05D82"/>
    <w:rsid w:val="00A05F6C"/>
    <w:rsid w:val="00A10A95"/>
    <w:rsid w:val="00A13290"/>
    <w:rsid w:val="00A13B91"/>
    <w:rsid w:val="00A14248"/>
    <w:rsid w:val="00A145FB"/>
    <w:rsid w:val="00A16517"/>
    <w:rsid w:val="00A16B42"/>
    <w:rsid w:val="00A17055"/>
    <w:rsid w:val="00A172CC"/>
    <w:rsid w:val="00A17549"/>
    <w:rsid w:val="00A206A5"/>
    <w:rsid w:val="00A2200D"/>
    <w:rsid w:val="00A24142"/>
    <w:rsid w:val="00A2756B"/>
    <w:rsid w:val="00A30951"/>
    <w:rsid w:val="00A319C9"/>
    <w:rsid w:val="00A3246F"/>
    <w:rsid w:val="00A34B32"/>
    <w:rsid w:val="00A34D82"/>
    <w:rsid w:val="00A40483"/>
    <w:rsid w:val="00A41372"/>
    <w:rsid w:val="00A449A8"/>
    <w:rsid w:val="00A45AA3"/>
    <w:rsid w:val="00A46548"/>
    <w:rsid w:val="00A46E37"/>
    <w:rsid w:val="00A51B9C"/>
    <w:rsid w:val="00A525A0"/>
    <w:rsid w:val="00A53A49"/>
    <w:rsid w:val="00A54C81"/>
    <w:rsid w:val="00A54DF0"/>
    <w:rsid w:val="00A55F7D"/>
    <w:rsid w:val="00A57A5C"/>
    <w:rsid w:val="00A60B17"/>
    <w:rsid w:val="00A62DF6"/>
    <w:rsid w:val="00A63AE7"/>
    <w:rsid w:val="00A64598"/>
    <w:rsid w:val="00A645A7"/>
    <w:rsid w:val="00A70F5B"/>
    <w:rsid w:val="00A71481"/>
    <w:rsid w:val="00A71861"/>
    <w:rsid w:val="00A747E1"/>
    <w:rsid w:val="00A753EF"/>
    <w:rsid w:val="00A76193"/>
    <w:rsid w:val="00A76821"/>
    <w:rsid w:val="00A76ACB"/>
    <w:rsid w:val="00A83209"/>
    <w:rsid w:val="00A83562"/>
    <w:rsid w:val="00A83B78"/>
    <w:rsid w:val="00A83FD2"/>
    <w:rsid w:val="00A84405"/>
    <w:rsid w:val="00A84790"/>
    <w:rsid w:val="00A85846"/>
    <w:rsid w:val="00A858CC"/>
    <w:rsid w:val="00A85C77"/>
    <w:rsid w:val="00A873E2"/>
    <w:rsid w:val="00A90B7A"/>
    <w:rsid w:val="00A90EE2"/>
    <w:rsid w:val="00A92128"/>
    <w:rsid w:val="00A93186"/>
    <w:rsid w:val="00A970F4"/>
    <w:rsid w:val="00A9745B"/>
    <w:rsid w:val="00A97A3E"/>
    <w:rsid w:val="00AA1722"/>
    <w:rsid w:val="00AA2900"/>
    <w:rsid w:val="00AA2BED"/>
    <w:rsid w:val="00AA4143"/>
    <w:rsid w:val="00AA486F"/>
    <w:rsid w:val="00AA5A28"/>
    <w:rsid w:val="00AA5FCA"/>
    <w:rsid w:val="00AB1395"/>
    <w:rsid w:val="00AB2957"/>
    <w:rsid w:val="00AB2E93"/>
    <w:rsid w:val="00AB327C"/>
    <w:rsid w:val="00AB5A3D"/>
    <w:rsid w:val="00AB7661"/>
    <w:rsid w:val="00AC0EF9"/>
    <w:rsid w:val="00AC626C"/>
    <w:rsid w:val="00AC6A04"/>
    <w:rsid w:val="00AD0F81"/>
    <w:rsid w:val="00AD101B"/>
    <w:rsid w:val="00AD286B"/>
    <w:rsid w:val="00AD5AFD"/>
    <w:rsid w:val="00AD7970"/>
    <w:rsid w:val="00AE04F9"/>
    <w:rsid w:val="00AE0EA5"/>
    <w:rsid w:val="00AE2F3D"/>
    <w:rsid w:val="00AE468D"/>
    <w:rsid w:val="00AF0213"/>
    <w:rsid w:val="00AF04E5"/>
    <w:rsid w:val="00AF14B2"/>
    <w:rsid w:val="00AF1B6A"/>
    <w:rsid w:val="00AF24C0"/>
    <w:rsid w:val="00AF35F9"/>
    <w:rsid w:val="00AF7A00"/>
    <w:rsid w:val="00B0200F"/>
    <w:rsid w:val="00B0201E"/>
    <w:rsid w:val="00B045BF"/>
    <w:rsid w:val="00B05CA7"/>
    <w:rsid w:val="00B07792"/>
    <w:rsid w:val="00B106AD"/>
    <w:rsid w:val="00B1144E"/>
    <w:rsid w:val="00B11DEA"/>
    <w:rsid w:val="00B156B8"/>
    <w:rsid w:val="00B20673"/>
    <w:rsid w:val="00B20716"/>
    <w:rsid w:val="00B25392"/>
    <w:rsid w:val="00B25F54"/>
    <w:rsid w:val="00B2625B"/>
    <w:rsid w:val="00B26C7F"/>
    <w:rsid w:val="00B26EC2"/>
    <w:rsid w:val="00B30FB3"/>
    <w:rsid w:val="00B31AD8"/>
    <w:rsid w:val="00B37E56"/>
    <w:rsid w:val="00B37EAE"/>
    <w:rsid w:val="00B427EB"/>
    <w:rsid w:val="00B4403C"/>
    <w:rsid w:val="00B444B9"/>
    <w:rsid w:val="00B45C1E"/>
    <w:rsid w:val="00B46A4A"/>
    <w:rsid w:val="00B47260"/>
    <w:rsid w:val="00B503D4"/>
    <w:rsid w:val="00B51E18"/>
    <w:rsid w:val="00B53ECC"/>
    <w:rsid w:val="00B6438D"/>
    <w:rsid w:val="00B66E2C"/>
    <w:rsid w:val="00B7150B"/>
    <w:rsid w:val="00B715BC"/>
    <w:rsid w:val="00B722CD"/>
    <w:rsid w:val="00B772C1"/>
    <w:rsid w:val="00B80CA9"/>
    <w:rsid w:val="00B81A88"/>
    <w:rsid w:val="00B8342D"/>
    <w:rsid w:val="00B83C18"/>
    <w:rsid w:val="00B845FF"/>
    <w:rsid w:val="00B84B7C"/>
    <w:rsid w:val="00B878C0"/>
    <w:rsid w:val="00B90651"/>
    <w:rsid w:val="00B9077C"/>
    <w:rsid w:val="00B92789"/>
    <w:rsid w:val="00B92B0D"/>
    <w:rsid w:val="00B93EFC"/>
    <w:rsid w:val="00B967BB"/>
    <w:rsid w:val="00B96B4C"/>
    <w:rsid w:val="00B971DC"/>
    <w:rsid w:val="00BA038C"/>
    <w:rsid w:val="00BA124B"/>
    <w:rsid w:val="00BA1A19"/>
    <w:rsid w:val="00BA4684"/>
    <w:rsid w:val="00BA4DB7"/>
    <w:rsid w:val="00BB0A4C"/>
    <w:rsid w:val="00BB0DEA"/>
    <w:rsid w:val="00BB2AE9"/>
    <w:rsid w:val="00BB2BA4"/>
    <w:rsid w:val="00BB478F"/>
    <w:rsid w:val="00BB5203"/>
    <w:rsid w:val="00BB6077"/>
    <w:rsid w:val="00BB66C6"/>
    <w:rsid w:val="00BB6E1F"/>
    <w:rsid w:val="00BB6FBB"/>
    <w:rsid w:val="00BC3643"/>
    <w:rsid w:val="00BC417A"/>
    <w:rsid w:val="00BC43EE"/>
    <w:rsid w:val="00BC586A"/>
    <w:rsid w:val="00BD0A0E"/>
    <w:rsid w:val="00BD0B56"/>
    <w:rsid w:val="00BD1229"/>
    <w:rsid w:val="00BD1813"/>
    <w:rsid w:val="00BD1A8C"/>
    <w:rsid w:val="00BD3753"/>
    <w:rsid w:val="00BD3E09"/>
    <w:rsid w:val="00BD4F25"/>
    <w:rsid w:val="00BD55EC"/>
    <w:rsid w:val="00BD6722"/>
    <w:rsid w:val="00BD7508"/>
    <w:rsid w:val="00BD7AFC"/>
    <w:rsid w:val="00BE106E"/>
    <w:rsid w:val="00BE2885"/>
    <w:rsid w:val="00BE3767"/>
    <w:rsid w:val="00BE4A92"/>
    <w:rsid w:val="00BE50A9"/>
    <w:rsid w:val="00BE63FA"/>
    <w:rsid w:val="00BE69A7"/>
    <w:rsid w:val="00BF1553"/>
    <w:rsid w:val="00BF19DB"/>
    <w:rsid w:val="00BF2A1D"/>
    <w:rsid w:val="00BF2F80"/>
    <w:rsid w:val="00BF340A"/>
    <w:rsid w:val="00BF3E44"/>
    <w:rsid w:val="00BF68BB"/>
    <w:rsid w:val="00BF6DC7"/>
    <w:rsid w:val="00BF6F40"/>
    <w:rsid w:val="00BF7D4E"/>
    <w:rsid w:val="00C00300"/>
    <w:rsid w:val="00C003CE"/>
    <w:rsid w:val="00C03961"/>
    <w:rsid w:val="00C0559F"/>
    <w:rsid w:val="00C058AE"/>
    <w:rsid w:val="00C059E7"/>
    <w:rsid w:val="00C105E1"/>
    <w:rsid w:val="00C11253"/>
    <w:rsid w:val="00C1298D"/>
    <w:rsid w:val="00C14EA4"/>
    <w:rsid w:val="00C15D46"/>
    <w:rsid w:val="00C20FC5"/>
    <w:rsid w:val="00C21405"/>
    <w:rsid w:val="00C22875"/>
    <w:rsid w:val="00C23407"/>
    <w:rsid w:val="00C240B5"/>
    <w:rsid w:val="00C24ED8"/>
    <w:rsid w:val="00C2579A"/>
    <w:rsid w:val="00C26E7D"/>
    <w:rsid w:val="00C30EB1"/>
    <w:rsid w:val="00C323E5"/>
    <w:rsid w:val="00C3352E"/>
    <w:rsid w:val="00C35AE5"/>
    <w:rsid w:val="00C363F1"/>
    <w:rsid w:val="00C4074D"/>
    <w:rsid w:val="00C40EC6"/>
    <w:rsid w:val="00C43A91"/>
    <w:rsid w:val="00C459EC"/>
    <w:rsid w:val="00C526DE"/>
    <w:rsid w:val="00C5417C"/>
    <w:rsid w:val="00C54769"/>
    <w:rsid w:val="00C55280"/>
    <w:rsid w:val="00C55897"/>
    <w:rsid w:val="00C603C0"/>
    <w:rsid w:val="00C61FAA"/>
    <w:rsid w:val="00C623EB"/>
    <w:rsid w:val="00C634EB"/>
    <w:rsid w:val="00C6384A"/>
    <w:rsid w:val="00C64B4B"/>
    <w:rsid w:val="00C64DB4"/>
    <w:rsid w:val="00C661D5"/>
    <w:rsid w:val="00C701BA"/>
    <w:rsid w:val="00C70FE5"/>
    <w:rsid w:val="00C710BD"/>
    <w:rsid w:val="00C7411E"/>
    <w:rsid w:val="00C7478C"/>
    <w:rsid w:val="00C76591"/>
    <w:rsid w:val="00C77275"/>
    <w:rsid w:val="00C77789"/>
    <w:rsid w:val="00C80D2E"/>
    <w:rsid w:val="00C83DA6"/>
    <w:rsid w:val="00C8676A"/>
    <w:rsid w:val="00C86F85"/>
    <w:rsid w:val="00C90BD6"/>
    <w:rsid w:val="00C92227"/>
    <w:rsid w:val="00C96F2E"/>
    <w:rsid w:val="00CA1281"/>
    <w:rsid w:val="00CA4436"/>
    <w:rsid w:val="00CA4FB0"/>
    <w:rsid w:val="00CA6B32"/>
    <w:rsid w:val="00CA7F0A"/>
    <w:rsid w:val="00CB007C"/>
    <w:rsid w:val="00CB081F"/>
    <w:rsid w:val="00CB0C99"/>
    <w:rsid w:val="00CB15D5"/>
    <w:rsid w:val="00CB493B"/>
    <w:rsid w:val="00CB5BB4"/>
    <w:rsid w:val="00CB647F"/>
    <w:rsid w:val="00CC33F0"/>
    <w:rsid w:val="00CC48FE"/>
    <w:rsid w:val="00CC7EC4"/>
    <w:rsid w:val="00CD1D7C"/>
    <w:rsid w:val="00CD3935"/>
    <w:rsid w:val="00CD4CBA"/>
    <w:rsid w:val="00CE06B6"/>
    <w:rsid w:val="00CE1504"/>
    <w:rsid w:val="00CE1CE8"/>
    <w:rsid w:val="00CE2309"/>
    <w:rsid w:val="00CE3245"/>
    <w:rsid w:val="00CE39CE"/>
    <w:rsid w:val="00CF0EA8"/>
    <w:rsid w:val="00CF297B"/>
    <w:rsid w:val="00CF2CC3"/>
    <w:rsid w:val="00CF3D20"/>
    <w:rsid w:val="00CF45A9"/>
    <w:rsid w:val="00CF46EA"/>
    <w:rsid w:val="00CF4798"/>
    <w:rsid w:val="00D003B1"/>
    <w:rsid w:val="00D01B38"/>
    <w:rsid w:val="00D03B02"/>
    <w:rsid w:val="00D0472E"/>
    <w:rsid w:val="00D07368"/>
    <w:rsid w:val="00D07518"/>
    <w:rsid w:val="00D11D44"/>
    <w:rsid w:val="00D14C4F"/>
    <w:rsid w:val="00D14EA5"/>
    <w:rsid w:val="00D20C2E"/>
    <w:rsid w:val="00D219B8"/>
    <w:rsid w:val="00D21A54"/>
    <w:rsid w:val="00D23A6F"/>
    <w:rsid w:val="00D23F62"/>
    <w:rsid w:val="00D2586C"/>
    <w:rsid w:val="00D27809"/>
    <w:rsid w:val="00D27963"/>
    <w:rsid w:val="00D34160"/>
    <w:rsid w:val="00D34DA9"/>
    <w:rsid w:val="00D40828"/>
    <w:rsid w:val="00D41649"/>
    <w:rsid w:val="00D419DD"/>
    <w:rsid w:val="00D41AE2"/>
    <w:rsid w:val="00D43B66"/>
    <w:rsid w:val="00D451C8"/>
    <w:rsid w:val="00D458CB"/>
    <w:rsid w:val="00D47847"/>
    <w:rsid w:val="00D50437"/>
    <w:rsid w:val="00D511CC"/>
    <w:rsid w:val="00D51203"/>
    <w:rsid w:val="00D52B4B"/>
    <w:rsid w:val="00D53F75"/>
    <w:rsid w:val="00D568A2"/>
    <w:rsid w:val="00D57ACD"/>
    <w:rsid w:val="00D60A98"/>
    <w:rsid w:val="00D617EF"/>
    <w:rsid w:val="00D633FB"/>
    <w:rsid w:val="00D64467"/>
    <w:rsid w:val="00D6506E"/>
    <w:rsid w:val="00D66C13"/>
    <w:rsid w:val="00D67638"/>
    <w:rsid w:val="00D67CF7"/>
    <w:rsid w:val="00D70632"/>
    <w:rsid w:val="00D721F5"/>
    <w:rsid w:val="00D7241B"/>
    <w:rsid w:val="00D740AB"/>
    <w:rsid w:val="00D74824"/>
    <w:rsid w:val="00D75738"/>
    <w:rsid w:val="00D75A57"/>
    <w:rsid w:val="00D75DC8"/>
    <w:rsid w:val="00D76C16"/>
    <w:rsid w:val="00D76F3B"/>
    <w:rsid w:val="00D77C8F"/>
    <w:rsid w:val="00D81869"/>
    <w:rsid w:val="00D820DE"/>
    <w:rsid w:val="00D8370B"/>
    <w:rsid w:val="00D8679A"/>
    <w:rsid w:val="00D91EB2"/>
    <w:rsid w:val="00D934F6"/>
    <w:rsid w:val="00D94F5B"/>
    <w:rsid w:val="00D96017"/>
    <w:rsid w:val="00D96E9D"/>
    <w:rsid w:val="00D97351"/>
    <w:rsid w:val="00D97D60"/>
    <w:rsid w:val="00DA020D"/>
    <w:rsid w:val="00DA0656"/>
    <w:rsid w:val="00DA094D"/>
    <w:rsid w:val="00DA1346"/>
    <w:rsid w:val="00DA1642"/>
    <w:rsid w:val="00DA37CE"/>
    <w:rsid w:val="00DA5F0F"/>
    <w:rsid w:val="00DB0B6A"/>
    <w:rsid w:val="00DB126A"/>
    <w:rsid w:val="00DB16BF"/>
    <w:rsid w:val="00DB4422"/>
    <w:rsid w:val="00DC1370"/>
    <w:rsid w:val="00DC1B33"/>
    <w:rsid w:val="00DC2DF3"/>
    <w:rsid w:val="00DC3014"/>
    <w:rsid w:val="00DC3183"/>
    <w:rsid w:val="00DC34EB"/>
    <w:rsid w:val="00DC5A81"/>
    <w:rsid w:val="00DC5C08"/>
    <w:rsid w:val="00DC67A8"/>
    <w:rsid w:val="00DC69AD"/>
    <w:rsid w:val="00DD1CB2"/>
    <w:rsid w:val="00DD3ACF"/>
    <w:rsid w:val="00DD6671"/>
    <w:rsid w:val="00DD6F85"/>
    <w:rsid w:val="00DD70D7"/>
    <w:rsid w:val="00DE073B"/>
    <w:rsid w:val="00DE0FCB"/>
    <w:rsid w:val="00DE1DE1"/>
    <w:rsid w:val="00DE2E06"/>
    <w:rsid w:val="00DE422C"/>
    <w:rsid w:val="00DE462E"/>
    <w:rsid w:val="00DE7758"/>
    <w:rsid w:val="00DF140C"/>
    <w:rsid w:val="00DF27F4"/>
    <w:rsid w:val="00DF3D09"/>
    <w:rsid w:val="00DF432B"/>
    <w:rsid w:val="00DF57BB"/>
    <w:rsid w:val="00E00402"/>
    <w:rsid w:val="00E006B2"/>
    <w:rsid w:val="00E00D8E"/>
    <w:rsid w:val="00E0164B"/>
    <w:rsid w:val="00E024D1"/>
    <w:rsid w:val="00E10275"/>
    <w:rsid w:val="00E11843"/>
    <w:rsid w:val="00E1455D"/>
    <w:rsid w:val="00E14A67"/>
    <w:rsid w:val="00E1514E"/>
    <w:rsid w:val="00E159A5"/>
    <w:rsid w:val="00E173B7"/>
    <w:rsid w:val="00E20977"/>
    <w:rsid w:val="00E220F5"/>
    <w:rsid w:val="00E229CD"/>
    <w:rsid w:val="00E2436E"/>
    <w:rsid w:val="00E24D8A"/>
    <w:rsid w:val="00E254C6"/>
    <w:rsid w:val="00E25DF6"/>
    <w:rsid w:val="00E267CE"/>
    <w:rsid w:val="00E3069D"/>
    <w:rsid w:val="00E30F6A"/>
    <w:rsid w:val="00E3220B"/>
    <w:rsid w:val="00E32C7E"/>
    <w:rsid w:val="00E37036"/>
    <w:rsid w:val="00E419B9"/>
    <w:rsid w:val="00E42502"/>
    <w:rsid w:val="00E437CF"/>
    <w:rsid w:val="00E45793"/>
    <w:rsid w:val="00E46E25"/>
    <w:rsid w:val="00E4762E"/>
    <w:rsid w:val="00E5008C"/>
    <w:rsid w:val="00E51255"/>
    <w:rsid w:val="00E518F7"/>
    <w:rsid w:val="00E52C80"/>
    <w:rsid w:val="00E56CDA"/>
    <w:rsid w:val="00E57AAE"/>
    <w:rsid w:val="00E63088"/>
    <w:rsid w:val="00E638A4"/>
    <w:rsid w:val="00E64346"/>
    <w:rsid w:val="00E6481B"/>
    <w:rsid w:val="00E64887"/>
    <w:rsid w:val="00E64F6A"/>
    <w:rsid w:val="00E657D7"/>
    <w:rsid w:val="00E704E3"/>
    <w:rsid w:val="00E7077B"/>
    <w:rsid w:val="00E71109"/>
    <w:rsid w:val="00E74316"/>
    <w:rsid w:val="00E74B02"/>
    <w:rsid w:val="00E777BF"/>
    <w:rsid w:val="00E80312"/>
    <w:rsid w:val="00E80F00"/>
    <w:rsid w:val="00E81BC2"/>
    <w:rsid w:val="00E81F89"/>
    <w:rsid w:val="00E82A0E"/>
    <w:rsid w:val="00E82B66"/>
    <w:rsid w:val="00E837CA"/>
    <w:rsid w:val="00E840D6"/>
    <w:rsid w:val="00E84EDB"/>
    <w:rsid w:val="00E85291"/>
    <w:rsid w:val="00E8595A"/>
    <w:rsid w:val="00E85C7B"/>
    <w:rsid w:val="00E8699E"/>
    <w:rsid w:val="00E86DF0"/>
    <w:rsid w:val="00E87792"/>
    <w:rsid w:val="00E91268"/>
    <w:rsid w:val="00E9141D"/>
    <w:rsid w:val="00E9307D"/>
    <w:rsid w:val="00E935AB"/>
    <w:rsid w:val="00E95525"/>
    <w:rsid w:val="00E957F5"/>
    <w:rsid w:val="00E96DC5"/>
    <w:rsid w:val="00EA0435"/>
    <w:rsid w:val="00EA2051"/>
    <w:rsid w:val="00EA21CD"/>
    <w:rsid w:val="00EA312F"/>
    <w:rsid w:val="00EA43EE"/>
    <w:rsid w:val="00EA7201"/>
    <w:rsid w:val="00EB24F3"/>
    <w:rsid w:val="00EB3B7B"/>
    <w:rsid w:val="00EB3E25"/>
    <w:rsid w:val="00EB568F"/>
    <w:rsid w:val="00EB6408"/>
    <w:rsid w:val="00EB6AE3"/>
    <w:rsid w:val="00EB7896"/>
    <w:rsid w:val="00EB792E"/>
    <w:rsid w:val="00EC35F8"/>
    <w:rsid w:val="00EC3EA7"/>
    <w:rsid w:val="00EC43C9"/>
    <w:rsid w:val="00EC4982"/>
    <w:rsid w:val="00EC4BAA"/>
    <w:rsid w:val="00EC6B95"/>
    <w:rsid w:val="00ED144B"/>
    <w:rsid w:val="00ED15A6"/>
    <w:rsid w:val="00ED1885"/>
    <w:rsid w:val="00ED221B"/>
    <w:rsid w:val="00ED38A9"/>
    <w:rsid w:val="00ED4AF1"/>
    <w:rsid w:val="00ED53EF"/>
    <w:rsid w:val="00ED5C9E"/>
    <w:rsid w:val="00ED5FF2"/>
    <w:rsid w:val="00EE0D6C"/>
    <w:rsid w:val="00EE1D87"/>
    <w:rsid w:val="00EE2939"/>
    <w:rsid w:val="00EE589B"/>
    <w:rsid w:val="00EE7074"/>
    <w:rsid w:val="00EF0275"/>
    <w:rsid w:val="00EF1DCE"/>
    <w:rsid w:val="00EF755D"/>
    <w:rsid w:val="00F03A15"/>
    <w:rsid w:val="00F05176"/>
    <w:rsid w:val="00F0540B"/>
    <w:rsid w:val="00F06BBE"/>
    <w:rsid w:val="00F06E2D"/>
    <w:rsid w:val="00F101FA"/>
    <w:rsid w:val="00F13F87"/>
    <w:rsid w:val="00F14CC3"/>
    <w:rsid w:val="00F14DC4"/>
    <w:rsid w:val="00F1652E"/>
    <w:rsid w:val="00F1666D"/>
    <w:rsid w:val="00F16CF5"/>
    <w:rsid w:val="00F20A33"/>
    <w:rsid w:val="00F21B74"/>
    <w:rsid w:val="00F245A3"/>
    <w:rsid w:val="00F25276"/>
    <w:rsid w:val="00F257B5"/>
    <w:rsid w:val="00F26F9F"/>
    <w:rsid w:val="00F27127"/>
    <w:rsid w:val="00F275F2"/>
    <w:rsid w:val="00F30C6A"/>
    <w:rsid w:val="00F31624"/>
    <w:rsid w:val="00F31781"/>
    <w:rsid w:val="00F3288A"/>
    <w:rsid w:val="00F363BB"/>
    <w:rsid w:val="00F36756"/>
    <w:rsid w:val="00F36E0B"/>
    <w:rsid w:val="00F370A6"/>
    <w:rsid w:val="00F3747A"/>
    <w:rsid w:val="00F40879"/>
    <w:rsid w:val="00F43539"/>
    <w:rsid w:val="00F467D5"/>
    <w:rsid w:val="00F46B76"/>
    <w:rsid w:val="00F50836"/>
    <w:rsid w:val="00F512A4"/>
    <w:rsid w:val="00F51C5A"/>
    <w:rsid w:val="00F52368"/>
    <w:rsid w:val="00F54649"/>
    <w:rsid w:val="00F5490B"/>
    <w:rsid w:val="00F55F30"/>
    <w:rsid w:val="00F60B37"/>
    <w:rsid w:val="00F61599"/>
    <w:rsid w:val="00F67C78"/>
    <w:rsid w:val="00F70BC9"/>
    <w:rsid w:val="00F71BF8"/>
    <w:rsid w:val="00F730FD"/>
    <w:rsid w:val="00F732DA"/>
    <w:rsid w:val="00F733D5"/>
    <w:rsid w:val="00F80362"/>
    <w:rsid w:val="00F809D3"/>
    <w:rsid w:val="00F81FCC"/>
    <w:rsid w:val="00F81FE1"/>
    <w:rsid w:val="00F8262F"/>
    <w:rsid w:val="00F862A7"/>
    <w:rsid w:val="00F8683B"/>
    <w:rsid w:val="00F86D4B"/>
    <w:rsid w:val="00F9171E"/>
    <w:rsid w:val="00F92E31"/>
    <w:rsid w:val="00F92FFD"/>
    <w:rsid w:val="00F93905"/>
    <w:rsid w:val="00F9476F"/>
    <w:rsid w:val="00F9530F"/>
    <w:rsid w:val="00F96868"/>
    <w:rsid w:val="00FA06FB"/>
    <w:rsid w:val="00FA3AF7"/>
    <w:rsid w:val="00FA3D2E"/>
    <w:rsid w:val="00FA4961"/>
    <w:rsid w:val="00FA5BB8"/>
    <w:rsid w:val="00FB09FB"/>
    <w:rsid w:val="00FB1C40"/>
    <w:rsid w:val="00FB2227"/>
    <w:rsid w:val="00FB51C2"/>
    <w:rsid w:val="00FB6197"/>
    <w:rsid w:val="00FB620A"/>
    <w:rsid w:val="00FC0366"/>
    <w:rsid w:val="00FC1AFF"/>
    <w:rsid w:val="00FC308A"/>
    <w:rsid w:val="00FC470E"/>
    <w:rsid w:val="00FC7237"/>
    <w:rsid w:val="00FC73B4"/>
    <w:rsid w:val="00FC7D5C"/>
    <w:rsid w:val="00FD1767"/>
    <w:rsid w:val="00FD3D85"/>
    <w:rsid w:val="00FD6D38"/>
    <w:rsid w:val="00FE03D0"/>
    <w:rsid w:val="00FE1045"/>
    <w:rsid w:val="00FE606A"/>
    <w:rsid w:val="00FE6891"/>
    <w:rsid w:val="00FF2340"/>
    <w:rsid w:val="00FF4CC1"/>
    <w:rsid w:val="00FF6755"/>
    <w:rsid w:val="00FF72A2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6D3FAE28"/>
  <w15:docId w15:val="{9EC287EA-4245-415F-B420-2AAD76674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4">
    <w:name w:val="Normal"/>
    <w:qFormat/>
    <w:rsid w:val="00FA4961"/>
    <w:pPr>
      <w:spacing w:before="120" w:after="120" w:line="360" w:lineRule="auto"/>
      <w:ind w:firstLine="39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новая страница, Знак, раздел,iiaay no?aieoa,?acaae,íîâàÿ ñòðàíèöà,ðàçäåë,H1,Знак,раздел,Заголовок 1_tmp, Знак Знак Знак, Знак Знак Знак Знак"/>
    <w:basedOn w:val="a4"/>
    <w:next w:val="a4"/>
    <w:link w:val="10"/>
    <w:qFormat/>
    <w:rsid w:val="002C43B6"/>
    <w:pPr>
      <w:keepNext/>
      <w:pageBreakBefore/>
      <w:numPr>
        <w:numId w:val="15"/>
      </w:numPr>
      <w:tabs>
        <w:tab w:val="left" w:pos="794"/>
      </w:tabs>
      <w:spacing w:before="0" w:after="0"/>
      <w:jc w:val="left"/>
      <w:outlineLvl w:val="0"/>
    </w:pPr>
    <w:rPr>
      <w:rFonts w:cs="Arial"/>
      <w:b/>
      <w:bCs/>
      <w:caps/>
      <w:kern w:val="24"/>
    </w:rPr>
  </w:style>
  <w:style w:type="paragraph" w:styleId="21">
    <w:name w:val="heading 2"/>
    <w:aliases w:val="H2,h2,Numbered text 3,заголовок2,1. Заголовок 2"/>
    <w:basedOn w:val="a4"/>
    <w:next w:val="a4"/>
    <w:qFormat/>
    <w:rsid w:val="002C43B6"/>
    <w:pPr>
      <w:keepNext/>
      <w:numPr>
        <w:ilvl w:val="1"/>
        <w:numId w:val="15"/>
      </w:numPr>
      <w:tabs>
        <w:tab w:val="left" w:pos="794"/>
      </w:tabs>
      <w:spacing w:before="720" w:after="240"/>
      <w:contextualSpacing/>
      <w:jc w:val="left"/>
      <w:outlineLvl w:val="1"/>
    </w:pPr>
    <w:rPr>
      <w:rFonts w:cs="Arial"/>
      <w:b/>
      <w:bCs/>
      <w:iCs/>
      <w:kern w:val="24"/>
    </w:rPr>
  </w:style>
  <w:style w:type="paragraph" w:styleId="31">
    <w:name w:val="heading 3"/>
    <w:aliases w:val="Заголовок 58"/>
    <w:basedOn w:val="a4"/>
    <w:next w:val="a4"/>
    <w:qFormat/>
    <w:rsid w:val="002C43B6"/>
    <w:pPr>
      <w:keepNext/>
      <w:numPr>
        <w:ilvl w:val="2"/>
        <w:numId w:val="15"/>
      </w:numPr>
      <w:tabs>
        <w:tab w:val="left" w:pos="794"/>
      </w:tabs>
      <w:spacing w:before="480" w:after="240"/>
      <w:contextualSpacing/>
      <w:jc w:val="left"/>
      <w:outlineLvl w:val="2"/>
    </w:pPr>
    <w:rPr>
      <w:rFonts w:cs="Arial"/>
      <w:b/>
      <w:bCs/>
      <w:i/>
      <w:kern w:val="24"/>
    </w:rPr>
  </w:style>
  <w:style w:type="paragraph" w:styleId="41">
    <w:name w:val="heading 4"/>
    <w:basedOn w:val="a4"/>
    <w:next w:val="a4"/>
    <w:qFormat/>
    <w:rsid w:val="002C43B6"/>
    <w:pPr>
      <w:keepNext/>
      <w:numPr>
        <w:ilvl w:val="3"/>
        <w:numId w:val="15"/>
      </w:numPr>
      <w:spacing w:before="360"/>
      <w:jc w:val="left"/>
      <w:outlineLvl w:val="3"/>
    </w:pPr>
    <w:rPr>
      <w:b/>
      <w:bCs/>
      <w:sz w:val="22"/>
      <w:szCs w:val="28"/>
    </w:rPr>
  </w:style>
  <w:style w:type="paragraph" w:styleId="51">
    <w:name w:val="heading 5"/>
    <w:basedOn w:val="a4"/>
    <w:next w:val="a4"/>
    <w:qFormat/>
    <w:rsid w:val="002C43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4"/>
    <w:next w:val="a4"/>
    <w:qFormat/>
    <w:rsid w:val="002C43B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4"/>
    <w:next w:val="a4"/>
    <w:qFormat/>
    <w:rsid w:val="002C43B6"/>
    <w:pPr>
      <w:spacing w:before="240" w:after="60"/>
      <w:outlineLvl w:val="6"/>
    </w:pPr>
    <w:rPr>
      <w:rFonts w:ascii="Times New Roman" w:hAnsi="Times New Roman"/>
    </w:rPr>
  </w:style>
  <w:style w:type="paragraph" w:styleId="8">
    <w:name w:val="heading 8"/>
    <w:basedOn w:val="a4"/>
    <w:next w:val="a4"/>
    <w:qFormat/>
    <w:rsid w:val="002C43B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9">
    <w:name w:val="heading 9"/>
    <w:basedOn w:val="a4"/>
    <w:next w:val="a4"/>
    <w:qFormat/>
    <w:rsid w:val="002C43B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basedOn w:val="a4"/>
    <w:link w:val="a9"/>
    <w:rsid w:val="002C43B6"/>
    <w:pPr>
      <w:tabs>
        <w:tab w:val="right" w:pos="9072"/>
      </w:tabs>
      <w:spacing w:before="0" w:after="0" w:line="240" w:lineRule="auto"/>
      <w:ind w:firstLine="0"/>
      <w:jc w:val="left"/>
    </w:pPr>
    <w:rPr>
      <w:i/>
      <w:sz w:val="18"/>
    </w:rPr>
  </w:style>
  <w:style w:type="paragraph" w:styleId="aa">
    <w:name w:val="footer"/>
    <w:basedOn w:val="a4"/>
    <w:link w:val="ab"/>
    <w:rsid w:val="002C43B6"/>
    <w:pPr>
      <w:pBdr>
        <w:top w:val="single" w:sz="4" w:space="1" w:color="auto"/>
      </w:pBdr>
      <w:tabs>
        <w:tab w:val="right" w:pos="9072"/>
      </w:tabs>
      <w:spacing w:before="0" w:after="0" w:line="240" w:lineRule="auto"/>
      <w:ind w:firstLine="0"/>
    </w:pPr>
    <w:rPr>
      <w:i/>
      <w:sz w:val="18"/>
    </w:rPr>
  </w:style>
  <w:style w:type="paragraph" w:styleId="11">
    <w:name w:val="toc 1"/>
    <w:basedOn w:val="a4"/>
    <w:next w:val="a4"/>
    <w:uiPriority w:val="39"/>
    <w:rsid w:val="002C43B6"/>
    <w:pPr>
      <w:tabs>
        <w:tab w:val="right" w:leader="dot" w:pos="9060"/>
      </w:tabs>
      <w:ind w:left="2340" w:hanging="2160"/>
    </w:pPr>
  </w:style>
  <w:style w:type="paragraph" w:customStyle="1" w:styleId="a1">
    <w:name w:val="Название таблицы"/>
    <w:basedOn w:val="a4"/>
    <w:next w:val="a4"/>
    <w:link w:val="ac"/>
    <w:rsid w:val="002C43B6"/>
    <w:pPr>
      <w:keepNext/>
      <w:numPr>
        <w:ilvl w:val="3"/>
        <w:numId w:val="8"/>
      </w:numPr>
      <w:tabs>
        <w:tab w:val="left" w:pos="2268"/>
      </w:tabs>
      <w:jc w:val="left"/>
      <w:outlineLvl w:val="3"/>
    </w:pPr>
    <w:rPr>
      <w:b/>
    </w:rPr>
  </w:style>
  <w:style w:type="paragraph" w:customStyle="1" w:styleId="ad">
    <w:name w:val="Название рисунка"/>
    <w:basedOn w:val="a4"/>
    <w:next w:val="a4"/>
    <w:rsid w:val="002C43B6"/>
  </w:style>
  <w:style w:type="paragraph" w:customStyle="1" w:styleId="ae">
    <w:name w:val="Текст таблицы"/>
    <w:basedOn w:val="a4"/>
    <w:next w:val="a4"/>
    <w:link w:val="af"/>
    <w:qFormat/>
    <w:rsid w:val="002C43B6"/>
    <w:pPr>
      <w:spacing w:line="240" w:lineRule="auto"/>
      <w:ind w:firstLine="0"/>
      <w:jc w:val="left"/>
    </w:pPr>
  </w:style>
  <w:style w:type="numbering" w:styleId="111111">
    <w:name w:val="Outline List 2"/>
    <w:basedOn w:val="a7"/>
    <w:semiHidden/>
    <w:rsid w:val="002C43B6"/>
    <w:pPr>
      <w:numPr>
        <w:numId w:val="1"/>
      </w:numPr>
    </w:pPr>
  </w:style>
  <w:style w:type="numbering" w:styleId="1ai">
    <w:name w:val="Outline List 1"/>
    <w:basedOn w:val="a7"/>
    <w:semiHidden/>
    <w:rsid w:val="002C43B6"/>
    <w:pPr>
      <w:numPr>
        <w:numId w:val="2"/>
      </w:numPr>
    </w:pPr>
  </w:style>
  <w:style w:type="paragraph" w:styleId="HTML">
    <w:name w:val="HTML Address"/>
    <w:basedOn w:val="a4"/>
    <w:semiHidden/>
    <w:rsid w:val="002C43B6"/>
    <w:rPr>
      <w:i/>
      <w:iCs/>
    </w:rPr>
  </w:style>
  <w:style w:type="paragraph" w:styleId="af0">
    <w:name w:val="envelope address"/>
    <w:basedOn w:val="a4"/>
    <w:semiHidden/>
    <w:rsid w:val="002C43B6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character" w:styleId="HTML0">
    <w:name w:val="HTML Acronym"/>
    <w:basedOn w:val="a5"/>
    <w:semiHidden/>
    <w:rsid w:val="002C43B6"/>
  </w:style>
  <w:style w:type="table" w:styleId="-10">
    <w:name w:val="Table Web 1"/>
    <w:basedOn w:val="a6"/>
    <w:semiHidden/>
    <w:rsid w:val="002C43B6"/>
    <w:pPr>
      <w:spacing w:before="120" w:after="120"/>
      <w:ind w:firstLine="397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6"/>
    <w:semiHidden/>
    <w:rsid w:val="002C43B6"/>
    <w:pPr>
      <w:spacing w:before="120" w:after="120"/>
      <w:ind w:firstLine="397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6"/>
    <w:semiHidden/>
    <w:rsid w:val="002C43B6"/>
    <w:pPr>
      <w:spacing w:before="120" w:after="120"/>
      <w:ind w:firstLine="397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1">
    <w:name w:val="Emphasis"/>
    <w:qFormat/>
    <w:rsid w:val="002C43B6"/>
    <w:rPr>
      <w:i/>
      <w:iCs/>
    </w:rPr>
  </w:style>
  <w:style w:type="character" w:styleId="af2">
    <w:name w:val="Hyperlink"/>
    <w:uiPriority w:val="99"/>
    <w:rsid w:val="002C43B6"/>
    <w:rPr>
      <w:color w:val="0000FF"/>
      <w:u w:val="single"/>
    </w:rPr>
  </w:style>
  <w:style w:type="paragraph" w:styleId="af3">
    <w:name w:val="Date"/>
    <w:basedOn w:val="a4"/>
    <w:next w:val="a4"/>
    <w:semiHidden/>
    <w:rsid w:val="002C43B6"/>
  </w:style>
  <w:style w:type="paragraph" w:styleId="af4">
    <w:name w:val="Note Heading"/>
    <w:basedOn w:val="a4"/>
    <w:next w:val="a4"/>
    <w:semiHidden/>
    <w:rsid w:val="002C43B6"/>
  </w:style>
  <w:style w:type="table" w:styleId="af5">
    <w:name w:val="Table Elegant"/>
    <w:basedOn w:val="a6"/>
    <w:semiHidden/>
    <w:rsid w:val="002C43B6"/>
    <w:pPr>
      <w:spacing w:before="120" w:after="120"/>
      <w:ind w:firstLine="397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Subtle 1"/>
    <w:basedOn w:val="a6"/>
    <w:semiHidden/>
    <w:rsid w:val="002C43B6"/>
    <w:pPr>
      <w:spacing w:before="120" w:after="120"/>
      <w:ind w:firstLine="397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ubtle 2"/>
    <w:basedOn w:val="a6"/>
    <w:semiHidden/>
    <w:rsid w:val="002C43B6"/>
    <w:pPr>
      <w:spacing w:before="120" w:after="120"/>
      <w:ind w:firstLine="397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1">
    <w:name w:val="HTML Keyboard"/>
    <w:semiHidden/>
    <w:rsid w:val="002C43B6"/>
    <w:rPr>
      <w:rFonts w:ascii="Courier New" w:hAnsi="Courier New" w:cs="Courier New"/>
      <w:sz w:val="20"/>
      <w:szCs w:val="20"/>
    </w:rPr>
  </w:style>
  <w:style w:type="table" w:styleId="13">
    <w:name w:val="Table Classic 1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lassic 2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2">
    <w:name w:val="Table Classic 3"/>
    <w:basedOn w:val="a6"/>
    <w:semiHidden/>
    <w:rsid w:val="002C43B6"/>
    <w:pPr>
      <w:spacing w:before="120" w:after="120"/>
      <w:ind w:firstLine="397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Classic 4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Code"/>
    <w:semiHidden/>
    <w:rsid w:val="002C43B6"/>
    <w:rPr>
      <w:rFonts w:ascii="Courier New" w:hAnsi="Courier New" w:cs="Courier New"/>
      <w:sz w:val="20"/>
      <w:szCs w:val="20"/>
    </w:rPr>
  </w:style>
  <w:style w:type="paragraph" w:styleId="af6">
    <w:name w:val="Body Text"/>
    <w:basedOn w:val="a4"/>
    <w:semiHidden/>
    <w:rsid w:val="002C43B6"/>
  </w:style>
  <w:style w:type="paragraph" w:styleId="af7">
    <w:name w:val="Body Text First Indent"/>
    <w:basedOn w:val="af6"/>
    <w:semiHidden/>
    <w:rsid w:val="002C43B6"/>
    <w:pPr>
      <w:ind w:firstLine="210"/>
    </w:pPr>
  </w:style>
  <w:style w:type="paragraph" w:styleId="af8">
    <w:name w:val="Body Text Indent"/>
    <w:basedOn w:val="a4"/>
    <w:semiHidden/>
    <w:rsid w:val="002C43B6"/>
    <w:pPr>
      <w:ind w:left="283"/>
    </w:pPr>
  </w:style>
  <w:style w:type="paragraph" w:styleId="24">
    <w:name w:val="Body Text First Indent 2"/>
    <w:basedOn w:val="af8"/>
    <w:semiHidden/>
    <w:rsid w:val="002C43B6"/>
    <w:pPr>
      <w:ind w:firstLine="210"/>
    </w:pPr>
  </w:style>
  <w:style w:type="paragraph" w:styleId="a0">
    <w:name w:val="List Bullet"/>
    <w:basedOn w:val="a4"/>
    <w:link w:val="af9"/>
    <w:rsid w:val="002C43B6"/>
    <w:pPr>
      <w:numPr>
        <w:numId w:val="3"/>
      </w:numPr>
      <w:tabs>
        <w:tab w:val="left" w:pos="397"/>
      </w:tabs>
    </w:pPr>
  </w:style>
  <w:style w:type="paragraph" w:styleId="20">
    <w:name w:val="List Bullet 2"/>
    <w:basedOn w:val="a4"/>
    <w:semiHidden/>
    <w:rsid w:val="002C43B6"/>
    <w:pPr>
      <w:numPr>
        <w:numId w:val="4"/>
      </w:numPr>
    </w:pPr>
  </w:style>
  <w:style w:type="paragraph" w:styleId="30">
    <w:name w:val="List Bullet 3"/>
    <w:basedOn w:val="a4"/>
    <w:semiHidden/>
    <w:rsid w:val="002C43B6"/>
    <w:pPr>
      <w:numPr>
        <w:numId w:val="5"/>
      </w:numPr>
    </w:pPr>
  </w:style>
  <w:style w:type="paragraph" w:styleId="40">
    <w:name w:val="List Bullet 4"/>
    <w:basedOn w:val="a4"/>
    <w:semiHidden/>
    <w:rsid w:val="002C43B6"/>
    <w:pPr>
      <w:numPr>
        <w:numId w:val="6"/>
      </w:numPr>
    </w:pPr>
  </w:style>
  <w:style w:type="paragraph" w:styleId="50">
    <w:name w:val="List Bullet 5"/>
    <w:basedOn w:val="a4"/>
    <w:semiHidden/>
    <w:rsid w:val="002C43B6"/>
    <w:pPr>
      <w:numPr>
        <w:numId w:val="7"/>
      </w:numPr>
    </w:pPr>
  </w:style>
  <w:style w:type="paragraph" w:styleId="afa">
    <w:name w:val="Title"/>
    <w:basedOn w:val="a4"/>
    <w:link w:val="afb"/>
    <w:qFormat/>
    <w:rsid w:val="00361B14"/>
    <w:pPr>
      <w:spacing w:before="240" w:after="60"/>
      <w:jc w:val="center"/>
      <w:outlineLvl w:val="0"/>
    </w:pPr>
    <w:rPr>
      <w:rFonts w:cs="Arial"/>
      <w:b/>
      <w:bCs/>
      <w:kern w:val="28"/>
      <w:sz w:val="28"/>
      <w:szCs w:val="32"/>
    </w:rPr>
  </w:style>
  <w:style w:type="character" w:styleId="afc">
    <w:name w:val="page number"/>
    <w:basedOn w:val="a5"/>
    <w:rsid w:val="002C43B6"/>
  </w:style>
  <w:style w:type="character" w:styleId="afd">
    <w:name w:val="line number"/>
    <w:basedOn w:val="a5"/>
    <w:semiHidden/>
    <w:rsid w:val="002C43B6"/>
  </w:style>
  <w:style w:type="paragraph" w:styleId="a">
    <w:name w:val="List Number"/>
    <w:basedOn w:val="a4"/>
    <w:semiHidden/>
    <w:rsid w:val="002C43B6"/>
    <w:pPr>
      <w:numPr>
        <w:numId w:val="9"/>
      </w:numPr>
    </w:pPr>
  </w:style>
  <w:style w:type="paragraph" w:styleId="2">
    <w:name w:val="List Number 2"/>
    <w:basedOn w:val="a4"/>
    <w:semiHidden/>
    <w:rsid w:val="002C43B6"/>
    <w:pPr>
      <w:numPr>
        <w:numId w:val="10"/>
      </w:numPr>
    </w:pPr>
  </w:style>
  <w:style w:type="paragraph" w:styleId="3">
    <w:name w:val="List Number 3"/>
    <w:basedOn w:val="a4"/>
    <w:semiHidden/>
    <w:rsid w:val="002C43B6"/>
    <w:pPr>
      <w:numPr>
        <w:numId w:val="11"/>
      </w:numPr>
    </w:pPr>
  </w:style>
  <w:style w:type="paragraph" w:styleId="4">
    <w:name w:val="List Number 4"/>
    <w:basedOn w:val="a4"/>
    <w:semiHidden/>
    <w:rsid w:val="002C43B6"/>
    <w:pPr>
      <w:numPr>
        <w:numId w:val="12"/>
      </w:numPr>
    </w:pPr>
  </w:style>
  <w:style w:type="paragraph" w:styleId="5">
    <w:name w:val="List Number 5"/>
    <w:basedOn w:val="a4"/>
    <w:semiHidden/>
    <w:rsid w:val="002C43B6"/>
    <w:pPr>
      <w:numPr>
        <w:numId w:val="13"/>
      </w:numPr>
    </w:pPr>
  </w:style>
  <w:style w:type="character" w:styleId="HTML3">
    <w:name w:val="HTML Sample"/>
    <w:semiHidden/>
    <w:rsid w:val="002C43B6"/>
    <w:rPr>
      <w:rFonts w:ascii="Courier New" w:hAnsi="Courier New" w:cs="Courier New"/>
    </w:rPr>
  </w:style>
  <w:style w:type="paragraph" w:styleId="25">
    <w:name w:val="envelope return"/>
    <w:basedOn w:val="a4"/>
    <w:semiHidden/>
    <w:rsid w:val="002C43B6"/>
    <w:rPr>
      <w:rFonts w:cs="Arial"/>
      <w:sz w:val="20"/>
      <w:szCs w:val="20"/>
    </w:rPr>
  </w:style>
  <w:style w:type="table" w:styleId="14">
    <w:name w:val="Table 3D effects 1"/>
    <w:basedOn w:val="a6"/>
    <w:semiHidden/>
    <w:rsid w:val="002C43B6"/>
    <w:pPr>
      <w:spacing w:before="120" w:after="120"/>
      <w:ind w:firstLine="397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3D effects 2"/>
    <w:basedOn w:val="a6"/>
    <w:semiHidden/>
    <w:rsid w:val="002C43B6"/>
    <w:pPr>
      <w:spacing w:before="120" w:after="120"/>
      <w:ind w:firstLine="397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3D effects 3"/>
    <w:basedOn w:val="a6"/>
    <w:semiHidden/>
    <w:rsid w:val="002C43B6"/>
    <w:pPr>
      <w:spacing w:before="120" w:after="120"/>
      <w:ind w:firstLine="397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Normal (Web)"/>
    <w:basedOn w:val="a4"/>
    <w:semiHidden/>
    <w:rsid w:val="002C43B6"/>
    <w:rPr>
      <w:rFonts w:ascii="Times New Roman" w:hAnsi="Times New Roman"/>
    </w:rPr>
  </w:style>
  <w:style w:type="paragraph" w:styleId="aff">
    <w:name w:val="Normal Indent"/>
    <w:basedOn w:val="a4"/>
    <w:semiHidden/>
    <w:rsid w:val="002C43B6"/>
    <w:pPr>
      <w:ind w:left="708"/>
    </w:pPr>
  </w:style>
  <w:style w:type="character" w:styleId="HTML4">
    <w:name w:val="HTML Definition"/>
    <w:semiHidden/>
    <w:rsid w:val="002C43B6"/>
    <w:rPr>
      <w:i/>
      <w:iCs/>
    </w:rPr>
  </w:style>
  <w:style w:type="paragraph" w:styleId="27">
    <w:name w:val="Body Text 2"/>
    <w:basedOn w:val="a4"/>
    <w:semiHidden/>
    <w:rsid w:val="002C43B6"/>
    <w:pPr>
      <w:spacing w:line="480" w:lineRule="auto"/>
    </w:pPr>
  </w:style>
  <w:style w:type="paragraph" w:styleId="34">
    <w:name w:val="Body Text 3"/>
    <w:basedOn w:val="a4"/>
    <w:semiHidden/>
    <w:rsid w:val="002C43B6"/>
    <w:rPr>
      <w:sz w:val="16"/>
      <w:szCs w:val="16"/>
    </w:rPr>
  </w:style>
  <w:style w:type="paragraph" w:styleId="28">
    <w:name w:val="Body Text Indent 2"/>
    <w:basedOn w:val="a4"/>
    <w:semiHidden/>
    <w:rsid w:val="002C43B6"/>
    <w:pPr>
      <w:spacing w:line="480" w:lineRule="auto"/>
      <w:ind w:left="283"/>
    </w:pPr>
  </w:style>
  <w:style w:type="paragraph" w:styleId="35">
    <w:name w:val="Body Text Indent 3"/>
    <w:basedOn w:val="a4"/>
    <w:semiHidden/>
    <w:rsid w:val="002C43B6"/>
    <w:pPr>
      <w:ind w:left="283"/>
    </w:pPr>
    <w:rPr>
      <w:sz w:val="16"/>
      <w:szCs w:val="16"/>
    </w:rPr>
  </w:style>
  <w:style w:type="character" w:styleId="HTML5">
    <w:name w:val="HTML Variable"/>
    <w:semiHidden/>
    <w:rsid w:val="002C43B6"/>
    <w:rPr>
      <w:i/>
      <w:iCs/>
    </w:rPr>
  </w:style>
  <w:style w:type="character" w:styleId="HTML6">
    <w:name w:val="HTML Typewriter"/>
    <w:semiHidden/>
    <w:rsid w:val="002C43B6"/>
    <w:rPr>
      <w:rFonts w:ascii="Courier New" w:hAnsi="Courier New" w:cs="Courier New"/>
      <w:sz w:val="20"/>
      <w:szCs w:val="20"/>
    </w:rPr>
  </w:style>
  <w:style w:type="paragraph" w:styleId="aff0">
    <w:name w:val="Subtitle"/>
    <w:basedOn w:val="a4"/>
    <w:qFormat/>
    <w:rsid w:val="002C43B6"/>
    <w:pPr>
      <w:spacing w:after="60"/>
      <w:jc w:val="center"/>
      <w:outlineLvl w:val="1"/>
    </w:pPr>
    <w:rPr>
      <w:rFonts w:cs="Arial"/>
    </w:rPr>
  </w:style>
  <w:style w:type="paragraph" w:styleId="aff1">
    <w:name w:val="Signature"/>
    <w:basedOn w:val="a4"/>
    <w:semiHidden/>
    <w:rsid w:val="002C43B6"/>
    <w:pPr>
      <w:ind w:left="4252"/>
    </w:pPr>
  </w:style>
  <w:style w:type="paragraph" w:styleId="aff2">
    <w:name w:val="Salutation"/>
    <w:basedOn w:val="a4"/>
    <w:next w:val="a4"/>
    <w:semiHidden/>
    <w:rsid w:val="002C43B6"/>
  </w:style>
  <w:style w:type="paragraph" w:styleId="aff3">
    <w:name w:val="List Continue"/>
    <w:basedOn w:val="a4"/>
    <w:semiHidden/>
    <w:rsid w:val="002C43B6"/>
    <w:pPr>
      <w:ind w:left="283"/>
    </w:pPr>
  </w:style>
  <w:style w:type="paragraph" w:styleId="29">
    <w:name w:val="List Continue 2"/>
    <w:basedOn w:val="a4"/>
    <w:semiHidden/>
    <w:rsid w:val="002C43B6"/>
    <w:pPr>
      <w:ind w:left="566"/>
    </w:pPr>
  </w:style>
  <w:style w:type="paragraph" w:styleId="36">
    <w:name w:val="List Continue 3"/>
    <w:basedOn w:val="a4"/>
    <w:semiHidden/>
    <w:rsid w:val="002C43B6"/>
    <w:pPr>
      <w:ind w:left="849"/>
    </w:pPr>
  </w:style>
  <w:style w:type="paragraph" w:styleId="43">
    <w:name w:val="List Continue 4"/>
    <w:basedOn w:val="a4"/>
    <w:semiHidden/>
    <w:rsid w:val="002C43B6"/>
    <w:pPr>
      <w:ind w:left="1132"/>
    </w:pPr>
  </w:style>
  <w:style w:type="paragraph" w:styleId="52">
    <w:name w:val="List Continue 5"/>
    <w:basedOn w:val="a4"/>
    <w:semiHidden/>
    <w:rsid w:val="002C43B6"/>
    <w:pPr>
      <w:ind w:left="1415"/>
    </w:pPr>
  </w:style>
  <w:style w:type="character" w:styleId="aff4">
    <w:name w:val="FollowedHyperlink"/>
    <w:semiHidden/>
    <w:rsid w:val="002C43B6"/>
    <w:rPr>
      <w:color w:val="800080"/>
      <w:u w:val="single"/>
    </w:rPr>
  </w:style>
  <w:style w:type="table" w:styleId="15">
    <w:name w:val="Table Simple 1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imple 2"/>
    <w:basedOn w:val="a6"/>
    <w:semiHidden/>
    <w:rsid w:val="002C43B6"/>
    <w:pPr>
      <w:spacing w:before="120" w:after="120"/>
      <w:ind w:firstLine="397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5">
    <w:name w:val="Closing"/>
    <w:basedOn w:val="a4"/>
    <w:semiHidden/>
    <w:rsid w:val="002C43B6"/>
    <w:pPr>
      <w:ind w:left="4252"/>
    </w:pPr>
  </w:style>
  <w:style w:type="table" w:styleId="aff6">
    <w:name w:val="Table Grid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Grid 1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Grid 2"/>
    <w:basedOn w:val="a6"/>
    <w:semiHidden/>
    <w:rsid w:val="002C43B6"/>
    <w:pPr>
      <w:spacing w:before="120" w:after="120"/>
      <w:ind w:firstLine="397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Grid 3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Grid 4"/>
    <w:basedOn w:val="a6"/>
    <w:semiHidden/>
    <w:rsid w:val="002C43B6"/>
    <w:pPr>
      <w:spacing w:before="120" w:after="120"/>
      <w:ind w:firstLine="397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3">
    <w:name w:val="Table Grid 5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0">
    <w:name w:val="Table Grid 6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0">
    <w:name w:val="Table Grid 7"/>
    <w:basedOn w:val="a6"/>
    <w:semiHidden/>
    <w:rsid w:val="002C43B6"/>
    <w:pPr>
      <w:spacing w:before="120" w:after="120"/>
      <w:ind w:firstLine="397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0">
    <w:name w:val="Table Grid 8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Contemporary"/>
    <w:basedOn w:val="a6"/>
    <w:semiHidden/>
    <w:rsid w:val="002C43B6"/>
    <w:pPr>
      <w:spacing w:before="120" w:after="120"/>
      <w:ind w:firstLine="397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8">
    <w:name w:val="List"/>
    <w:basedOn w:val="a4"/>
    <w:semiHidden/>
    <w:rsid w:val="002C43B6"/>
    <w:pPr>
      <w:ind w:left="283" w:hanging="283"/>
    </w:pPr>
  </w:style>
  <w:style w:type="paragraph" w:styleId="2c">
    <w:name w:val="List 2"/>
    <w:basedOn w:val="a4"/>
    <w:semiHidden/>
    <w:rsid w:val="002C43B6"/>
    <w:pPr>
      <w:ind w:left="566" w:hanging="283"/>
    </w:pPr>
  </w:style>
  <w:style w:type="paragraph" w:styleId="39">
    <w:name w:val="List 3"/>
    <w:basedOn w:val="a4"/>
    <w:semiHidden/>
    <w:rsid w:val="002C43B6"/>
    <w:pPr>
      <w:ind w:left="849" w:hanging="283"/>
    </w:pPr>
  </w:style>
  <w:style w:type="paragraph" w:styleId="45">
    <w:name w:val="List 4"/>
    <w:basedOn w:val="a4"/>
    <w:semiHidden/>
    <w:rsid w:val="002C43B6"/>
    <w:pPr>
      <w:ind w:left="1132" w:hanging="283"/>
    </w:pPr>
  </w:style>
  <w:style w:type="paragraph" w:styleId="54">
    <w:name w:val="List 5"/>
    <w:basedOn w:val="a4"/>
    <w:semiHidden/>
    <w:rsid w:val="002C43B6"/>
    <w:pPr>
      <w:ind w:left="1415" w:hanging="283"/>
    </w:pPr>
  </w:style>
  <w:style w:type="table" w:styleId="aff9">
    <w:name w:val="Table Professional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4"/>
    <w:semiHidden/>
    <w:rsid w:val="002C43B6"/>
    <w:rPr>
      <w:rFonts w:ascii="Courier New" w:hAnsi="Courier New" w:cs="Courier New"/>
      <w:sz w:val="20"/>
      <w:szCs w:val="20"/>
    </w:rPr>
  </w:style>
  <w:style w:type="numbering" w:styleId="a2">
    <w:name w:val="Outline List 3"/>
    <w:basedOn w:val="a7"/>
    <w:semiHidden/>
    <w:rsid w:val="002C43B6"/>
    <w:pPr>
      <w:numPr>
        <w:numId w:val="14"/>
      </w:numPr>
    </w:pPr>
  </w:style>
  <w:style w:type="table" w:styleId="17">
    <w:name w:val="Table Columns 1"/>
    <w:basedOn w:val="a6"/>
    <w:semiHidden/>
    <w:rsid w:val="002C43B6"/>
    <w:pPr>
      <w:spacing w:before="120" w:after="120"/>
      <w:ind w:firstLine="397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6"/>
    <w:semiHidden/>
    <w:rsid w:val="002C43B6"/>
    <w:pPr>
      <w:spacing w:before="120" w:after="120"/>
      <w:ind w:firstLine="397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6"/>
    <w:semiHidden/>
    <w:rsid w:val="002C43B6"/>
    <w:pPr>
      <w:spacing w:before="120" w:after="120"/>
      <w:ind w:firstLine="397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olumns 4"/>
    <w:basedOn w:val="a6"/>
    <w:semiHidden/>
    <w:rsid w:val="002C43B6"/>
    <w:pPr>
      <w:spacing w:before="120" w:after="120"/>
      <w:ind w:firstLine="397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6"/>
    <w:semiHidden/>
    <w:rsid w:val="002C43B6"/>
    <w:pPr>
      <w:spacing w:before="120" w:after="120"/>
      <w:ind w:firstLine="397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a">
    <w:name w:val="Strong"/>
    <w:qFormat/>
    <w:rsid w:val="002C43B6"/>
    <w:rPr>
      <w:b/>
      <w:bCs/>
    </w:rPr>
  </w:style>
  <w:style w:type="table" w:styleId="-11">
    <w:name w:val="Table List 1"/>
    <w:basedOn w:val="a6"/>
    <w:semiHidden/>
    <w:rsid w:val="002C43B6"/>
    <w:pPr>
      <w:spacing w:before="120" w:after="120"/>
      <w:ind w:firstLine="397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6"/>
    <w:semiHidden/>
    <w:rsid w:val="002C43B6"/>
    <w:pPr>
      <w:spacing w:before="120" w:after="120"/>
      <w:ind w:firstLine="397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6"/>
    <w:semiHidden/>
    <w:rsid w:val="002C43B6"/>
    <w:pPr>
      <w:spacing w:before="120" w:after="120"/>
      <w:ind w:firstLine="397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6"/>
    <w:semiHidden/>
    <w:rsid w:val="002C43B6"/>
    <w:pPr>
      <w:spacing w:before="120" w:after="120"/>
      <w:ind w:firstLine="397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6"/>
    <w:semiHidden/>
    <w:rsid w:val="002C43B6"/>
    <w:pPr>
      <w:spacing w:before="120" w:after="120"/>
      <w:ind w:firstLine="397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b">
    <w:name w:val="Plain Text"/>
    <w:basedOn w:val="a4"/>
    <w:semiHidden/>
    <w:rsid w:val="002C43B6"/>
    <w:rPr>
      <w:rFonts w:ascii="Courier New" w:hAnsi="Courier New" w:cs="Courier New"/>
      <w:sz w:val="20"/>
      <w:szCs w:val="20"/>
    </w:rPr>
  </w:style>
  <w:style w:type="table" w:styleId="affc">
    <w:name w:val="Table Theme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8">
    <w:name w:val="Table Colorful 1"/>
    <w:basedOn w:val="a6"/>
    <w:semiHidden/>
    <w:rsid w:val="002C43B6"/>
    <w:pPr>
      <w:spacing w:before="120" w:after="120"/>
      <w:ind w:firstLine="397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6"/>
    <w:semiHidden/>
    <w:rsid w:val="002C43B6"/>
    <w:pPr>
      <w:spacing w:before="120" w:after="120"/>
      <w:ind w:firstLine="397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d">
    <w:name w:val="Block Text"/>
    <w:basedOn w:val="a4"/>
    <w:semiHidden/>
    <w:rsid w:val="002C43B6"/>
    <w:pPr>
      <w:ind w:left="1440" w:right="1440"/>
    </w:pPr>
  </w:style>
  <w:style w:type="character" w:styleId="HTML8">
    <w:name w:val="HTML Cite"/>
    <w:semiHidden/>
    <w:rsid w:val="002C43B6"/>
    <w:rPr>
      <w:i/>
      <w:iCs/>
    </w:rPr>
  </w:style>
  <w:style w:type="paragraph" w:styleId="affe">
    <w:name w:val="Message Header"/>
    <w:basedOn w:val="a4"/>
    <w:semiHidden/>
    <w:rsid w:val="002C43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afff">
    <w:name w:val="E-mail Signature"/>
    <w:basedOn w:val="a4"/>
    <w:semiHidden/>
    <w:rsid w:val="002C43B6"/>
  </w:style>
  <w:style w:type="paragraph" w:customStyle="1" w:styleId="afff0">
    <w:name w:val="Шапка таблицы"/>
    <w:basedOn w:val="ae"/>
    <w:next w:val="ae"/>
    <w:link w:val="afff1"/>
    <w:rsid w:val="002C43B6"/>
    <w:pPr>
      <w:jc w:val="center"/>
    </w:pPr>
    <w:rPr>
      <w:sz w:val="22"/>
      <w:szCs w:val="22"/>
    </w:rPr>
  </w:style>
  <w:style w:type="paragraph" w:styleId="2f">
    <w:name w:val="toc 2"/>
    <w:basedOn w:val="a4"/>
    <w:next w:val="a4"/>
    <w:semiHidden/>
    <w:rsid w:val="002C43B6"/>
    <w:pPr>
      <w:tabs>
        <w:tab w:val="right" w:leader="dot" w:pos="9072"/>
      </w:tabs>
      <w:ind w:left="720" w:right="680" w:hanging="346"/>
      <w:jc w:val="left"/>
    </w:pPr>
  </w:style>
  <w:style w:type="paragraph" w:styleId="3c">
    <w:name w:val="toc 3"/>
    <w:basedOn w:val="a4"/>
    <w:next w:val="a4"/>
    <w:semiHidden/>
    <w:rsid w:val="002C43B6"/>
    <w:pPr>
      <w:tabs>
        <w:tab w:val="right" w:leader="dot" w:pos="9072"/>
      </w:tabs>
      <w:ind w:left="1236" w:right="1134" w:hanging="556"/>
      <w:jc w:val="left"/>
    </w:pPr>
    <w:rPr>
      <w:noProof/>
    </w:rPr>
  </w:style>
  <w:style w:type="character" w:customStyle="1" w:styleId="ab">
    <w:name w:val="Нижний колонтитул Знак"/>
    <w:link w:val="aa"/>
    <w:rsid w:val="003747F0"/>
    <w:rPr>
      <w:rFonts w:ascii="Arial" w:hAnsi="Arial"/>
      <w:i/>
      <w:sz w:val="18"/>
      <w:szCs w:val="24"/>
      <w:lang w:val="ru-RU" w:eastAsia="ru-RU" w:bidi="ar-SA"/>
    </w:rPr>
  </w:style>
  <w:style w:type="paragraph" w:styleId="afff2">
    <w:name w:val="table of figures"/>
    <w:basedOn w:val="a4"/>
    <w:next w:val="a4"/>
    <w:semiHidden/>
    <w:rsid w:val="002C43B6"/>
  </w:style>
  <w:style w:type="character" w:customStyle="1" w:styleId="afb">
    <w:name w:val="Заголовок Знак"/>
    <w:link w:val="afa"/>
    <w:rsid w:val="00361B14"/>
    <w:rPr>
      <w:rFonts w:ascii="Arial" w:hAnsi="Arial" w:cs="Arial"/>
      <w:b/>
      <w:bCs/>
      <w:kern w:val="28"/>
      <w:sz w:val="28"/>
      <w:szCs w:val="32"/>
    </w:rPr>
  </w:style>
  <w:style w:type="paragraph" w:styleId="afff3">
    <w:name w:val="Balloon Text"/>
    <w:basedOn w:val="a4"/>
    <w:semiHidden/>
    <w:rsid w:val="002C43B6"/>
    <w:pPr>
      <w:spacing w:line="240" w:lineRule="auto"/>
    </w:pPr>
    <w:rPr>
      <w:rFonts w:ascii="Tahoma" w:hAnsi="Tahoma" w:cs="Tahoma"/>
      <w:sz w:val="16"/>
      <w:szCs w:val="16"/>
    </w:rPr>
  </w:style>
  <w:style w:type="paragraph" w:styleId="afff4">
    <w:name w:val="Document Map"/>
    <w:basedOn w:val="a4"/>
    <w:semiHidden/>
    <w:rsid w:val="006427DE"/>
    <w:pPr>
      <w:shd w:val="clear" w:color="auto" w:fill="000080"/>
    </w:pPr>
    <w:rPr>
      <w:rFonts w:ascii="Tahoma" w:hAnsi="Tahoma" w:cs="Tahoma"/>
    </w:rPr>
  </w:style>
  <w:style w:type="character" w:customStyle="1" w:styleId="a9">
    <w:name w:val="Верхний колонтитул Знак"/>
    <w:link w:val="a8"/>
    <w:rsid w:val="00A41372"/>
    <w:rPr>
      <w:rFonts w:ascii="Arial" w:hAnsi="Arial"/>
      <w:i/>
      <w:sz w:val="18"/>
      <w:szCs w:val="24"/>
      <w:lang w:val="ru-RU" w:eastAsia="ru-RU" w:bidi="ar-SA"/>
    </w:rPr>
  </w:style>
  <w:style w:type="character" w:customStyle="1" w:styleId="2f0">
    <w:name w:val="Знак Знак2"/>
    <w:rsid w:val="004D0621"/>
    <w:rPr>
      <w:rFonts w:ascii="Arial" w:eastAsia="Times New Roman" w:hAnsi="Arial"/>
      <w:b/>
      <w:bCs/>
      <w:kern w:val="28"/>
      <w:sz w:val="22"/>
      <w:szCs w:val="32"/>
      <w:lang w:eastAsia="en-US"/>
    </w:rPr>
  </w:style>
  <w:style w:type="paragraph" w:styleId="afff5">
    <w:name w:val="TOC Heading"/>
    <w:basedOn w:val="1"/>
    <w:next w:val="a4"/>
    <w:link w:val="afff6"/>
    <w:qFormat/>
    <w:rsid w:val="00093BBE"/>
    <w:pPr>
      <w:keepLines/>
      <w:numPr>
        <w:numId w:val="0"/>
      </w:numPr>
      <w:tabs>
        <w:tab w:val="clear" w:pos="794"/>
      </w:tabs>
      <w:spacing w:before="240" w:after="60"/>
      <w:jc w:val="center"/>
      <w:outlineLvl w:val="9"/>
    </w:pPr>
    <w:rPr>
      <w:rFonts w:cs="Times New Roman"/>
      <w:caps w:val="0"/>
      <w:kern w:val="0"/>
      <w:szCs w:val="28"/>
      <w:lang w:eastAsia="en-US"/>
    </w:rPr>
  </w:style>
  <w:style w:type="character" w:customStyle="1" w:styleId="af">
    <w:name w:val="Текст таблицы Знак"/>
    <w:link w:val="ae"/>
    <w:rsid w:val="00084C11"/>
    <w:rPr>
      <w:rFonts w:ascii="Arial" w:hAnsi="Arial"/>
      <w:sz w:val="24"/>
      <w:szCs w:val="24"/>
      <w:lang w:val="ru-RU" w:eastAsia="ru-RU" w:bidi="ar-SA"/>
    </w:rPr>
  </w:style>
  <w:style w:type="character" w:customStyle="1" w:styleId="afff1">
    <w:name w:val="Шапка таблицы Знак"/>
    <w:link w:val="afff0"/>
    <w:rsid w:val="00084C11"/>
    <w:rPr>
      <w:rFonts w:ascii="Arial" w:hAnsi="Arial"/>
      <w:sz w:val="22"/>
      <w:szCs w:val="22"/>
      <w:lang w:val="ru-RU" w:eastAsia="ru-RU" w:bidi="ar-SA"/>
    </w:rPr>
  </w:style>
  <w:style w:type="character" w:customStyle="1" w:styleId="af9">
    <w:name w:val="Маркированный список Знак"/>
    <w:link w:val="a0"/>
    <w:rsid w:val="0075312A"/>
    <w:rPr>
      <w:rFonts w:ascii="Arial" w:hAnsi="Arial"/>
      <w:sz w:val="24"/>
      <w:szCs w:val="24"/>
    </w:rPr>
  </w:style>
  <w:style w:type="character" w:customStyle="1" w:styleId="10">
    <w:name w:val="Заголовок 1 Знак"/>
    <w:aliases w:val="новая страница Знак, Знак Знак, раздел Знак,iiaay no?aieoa Знак,?acaae Знак,íîâàÿ ñòðàíèöà Знак,ðàçäåë Знак,H1 Знак,Знак Знак,раздел Знак,Заголовок 1_tmp Знак, Знак Знак Знак Знак1, Знак Знак Знак Знак Знак"/>
    <w:link w:val="1"/>
    <w:rsid w:val="0075312A"/>
    <w:rPr>
      <w:rFonts w:ascii="Arial" w:hAnsi="Arial" w:cs="Arial"/>
      <w:b/>
      <w:bCs/>
      <w:caps/>
      <w:kern w:val="24"/>
      <w:sz w:val="24"/>
      <w:szCs w:val="24"/>
    </w:rPr>
  </w:style>
  <w:style w:type="paragraph" w:styleId="47">
    <w:name w:val="toc 4"/>
    <w:basedOn w:val="a4"/>
    <w:next w:val="a4"/>
    <w:autoRedefine/>
    <w:semiHidden/>
    <w:rsid w:val="00DF57BB"/>
    <w:pPr>
      <w:ind w:left="720"/>
    </w:pPr>
  </w:style>
  <w:style w:type="character" w:customStyle="1" w:styleId="afff6">
    <w:name w:val="Заголовок оглавления Знак"/>
    <w:link w:val="afff5"/>
    <w:rsid w:val="00093BBE"/>
    <w:rPr>
      <w:rFonts w:ascii="Arial" w:hAnsi="Arial"/>
      <w:b/>
      <w:bCs/>
      <w:sz w:val="24"/>
      <w:szCs w:val="28"/>
      <w:lang w:val="ru-RU" w:eastAsia="en-US" w:bidi="ar-SA"/>
    </w:rPr>
  </w:style>
  <w:style w:type="paragraph" w:customStyle="1" w:styleId="afff7">
    <w:name w:val="Без красной строки"/>
    <w:basedOn w:val="a4"/>
    <w:next w:val="a4"/>
    <w:link w:val="afff8"/>
    <w:rsid w:val="001668A9"/>
    <w:pPr>
      <w:widowControl w:val="0"/>
      <w:spacing w:before="0" w:after="0" w:line="311" w:lineRule="exact"/>
      <w:ind w:firstLine="0"/>
    </w:pPr>
    <w:rPr>
      <w:rFonts w:ascii="Times New Roman" w:hAnsi="Times New Roman"/>
      <w:sz w:val="28"/>
    </w:rPr>
  </w:style>
  <w:style w:type="character" w:customStyle="1" w:styleId="ac">
    <w:name w:val="Название таблицы Знак"/>
    <w:link w:val="a1"/>
    <w:rsid w:val="00D40828"/>
    <w:rPr>
      <w:rFonts w:ascii="Arial" w:hAnsi="Arial"/>
      <w:b/>
      <w:sz w:val="24"/>
      <w:szCs w:val="24"/>
    </w:rPr>
  </w:style>
  <w:style w:type="character" w:customStyle="1" w:styleId="afff8">
    <w:name w:val="Без красной строки Знак"/>
    <w:link w:val="afff7"/>
    <w:rsid w:val="0002643B"/>
    <w:rPr>
      <w:sz w:val="28"/>
      <w:szCs w:val="24"/>
      <w:lang w:val="ru-RU" w:eastAsia="ru-RU" w:bidi="ar-SA"/>
    </w:rPr>
  </w:style>
  <w:style w:type="paragraph" w:customStyle="1" w:styleId="afff9">
    <w:name w:val="Знак Знак Знак Знак"/>
    <w:basedOn w:val="a4"/>
    <w:autoRedefine/>
    <w:rsid w:val="006154E8"/>
    <w:pPr>
      <w:spacing w:before="0" w:after="160" w:line="240" w:lineRule="exact"/>
      <w:ind w:firstLine="0"/>
      <w:jc w:val="left"/>
    </w:pPr>
    <w:rPr>
      <w:rFonts w:ascii="Times New Roman" w:eastAsia="SimSun" w:hAnsi="Times New Roman"/>
      <w:b/>
      <w:sz w:val="28"/>
      <w:lang w:val="en-US" w:eastAsia="en-US"/>
    </w:rPr>
  </w:style>
  <w:style w:type="paragraph" w:customStyle="1" w:styleId="CharCharCharCharCharCharCharCharCharCharCharCharCharChar">
    <w:name w:val="Знак Char Char Знак Знак Char Char Знак Char Char Знак Char Char Знак Знак Знак Знак Знак Char Char Знак Char Char Знак Char Char"/>
    <w:basedOn w:val="a4"/>
    <w:rsid w:val="00910EBE"/>
    <w:pPr>
      <w:spacing w:before="0"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afffa">
    <w:name w:val="в табл"/>
    <w:basedOn w:val="a4"/>
    <w:next w:val="a4"/>
    <w:link w:val="afffb"/>
    <w:rsid w:val="00DE7758"/>
    <w:pPr>
      <w:keepNext/>
      <w:spacing w:before="0" w:after="0" w:line="240" w:lineRule="auto"/>
      <w:ind w:firstLine="0"/>
      <w:jc w:val="left"/>
    </w:pPr>
    <w:rPr>
      <w:rFonts w:ascii="Times New Roman" w:hAnsi="Times New Roman"/>
      <w:sz w:val="22"/>
      <w:szCs w:val="20"/>
    </w:rPr>
  </w:style>
  <w:style w:type="character" w:customStyle="1" w:styleId="afffb">
    <w:name w:val="в табл Знак"/>
    <w:link w:val="afffa"/>
    <w:rsid w:val="00DE7758"/>
    <w:rPr>
      <w:sz w:val="22"/>
    </w:rPr>
  </w:style>
  <w:style w:type="paragraph" w:styleId="afffc">
    <w:name w:val="List Paragraph"/>
    <w:basedOn w:val="a4"/>
    <w:link w:val="afffd"/>
    <w:uiPriority w:val="34"/>
    <w:qFormat/>
    <w:rsid w:val="00B0200F"/>
    <w:pPr>
      <w:spacing w:before="0"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customStyle="1" w:styleId="afffe">
    <w:name w:val="абзац"/>
    <w:basedOn w:val="a4"/>
    <w:link w:val="19"/>
    <w:rsid w:val="00B0200F"/>
    <w:pPr>
      <w:spacing w:before="0" w:after="0"/>
      <w:ind w:firstLine="851"/>
    </w:pPr>
    <w:rPr>
      <w:rFonts w:ascii="Times New Roman" w:hAnsi="Times New Roman"/>
      <w:szCs w:val="20"/>
    </w:rPr>
  </w:style>
  <w:style w:type="character" w:customStyle="1" w:styleId="19">
    <w:name w:val="абзац Знак1"/>
    <w:link w:val="afffe"/>
    <w:rsid w:val="00B0200F"/>
    <w:rPr>
      <w:sz w:val="24"/>
    </w:rPr>
  </w:style>
  <w:style w:type="character" w:styleId="affff">
    <w:name w:val="Placeholder Text"/>
    <w:basedOn w:val="a5"/>
    <w:uiPriority w:val="99"/>
    <w:semiHidden/>
    <w:rsid w:val="00C058AE"/>
    <w:rPr>
      <w:color w:val="808080"/>
    </w:rPr>
  </w:style>
  <w:style w:type="character" w:customStyle="1" w:styleId="-9">
    <w:name w:val="Индекс - верхний"/>
    <w:basedOn w:val="a5"/>
    <w:uiPriority w:val="14"/>
    <w:rsid w:val="007A4A94"/>
    <w:rPr>
      <w:vertAlign w:val="superscript"/>
    </w:rPr>
  </w:style>
  <w:style w:type="paragraph" w:styleId="affff0">
    <w:name w:val="toa heading"/>
    <w:basedOn w:val="a4"/>
    <w:next w:val="a4"/>
    <w:unhideWhenUsed/>
    <w:rsid w:val="008A5AE0"/>
    <w:rPr>
      <w:rFonts w:asciiTheme="majorHAnsi" w:eastAsiaTheme="majorEastAsia" w:hAnsiTheme="majorHAnsi" w:cstheme="majorBidi"/>
      <w:b/>
      <w:bCs/>
    </w:rPr>
  </w:style>
  <w:style w:type="paragraph" w:customStyle="1" w:styleId="1466">
    <w:name w:val="1466"/>
    <w:basedOn w:val="a4"/>
    <w:rsid w:val="00767AF9"/>
    <w:pPr>
      <w:autoSpaceDE w:val="0"/>
      <w:autoSpaceDN w:val="0"/>
      <w:spacing w:line="240" w:lineRule="auto"/>
      <w:ind w:firstLine="0"/>
      <w:jc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-1">
    <w:name w:val="Список - нумерованный"/>
    <w:basedOn w:val="afffc"/>
    <w:uiPriority w:val="5"/>
    <w:qFormat/>
    <w:rsid w:val="00767AF9"/>
    <w:pPr>
      <w:numPr>
        <w:ilvl w:val="1"/>
        <w:numId w:val="16"/>
      </w:numPr>
      <w:tabs>
        <w:tab w:val="num" w:pos="360"/>
      </w:tabs>
      <w:spacing w:after="0" w:line="360" w:lineRule="auto"/>
      <w:ind w:left="720" w:firstLine="397"/>
      <w:jc w:val="both"/>
    </w:pPr>
    <w:rPr>
      <w:rFonts w:ascii="Arial" w:eastAsiaTheme="minorHAnsi" w:hAnsi="Arial" w:cstheme="minorBidi"/>
      <w:sz w:val="24"/>
      <w:szCs w:val="16"/>
      <w:lang w:eastAsia="en-US"/>
    </w:rPr>
  </w:style>
  <w:style w:type="paragraph" w:customStyle="1" w:styleId="-0">
    <w:name w:val="Список - заголовок"/>
    <w:basedOn w:val="a4"/>
    <w:next w:val="a4"/>
    <w:uiPriority w:val="4"/>
    <w:qFormat/>
    <w:rsid w:val="00767AF9"/>
    <w:pPr>
      <w:keepNext/>
      <w:numPr>
        <w:numId w:val="16"/>
      </w:numPr>
      <w:spacing w:before="0" w:after="0"/>
    </w:pPr>
    <w:rPr>
      <w:rFonts w:eastAsiaTheme="minorHAnsi" w:cstheme="minorBidi"/>
      <w:szCs w:val="16"/>
      <w:lang w:eastAsia="en-US"/>
    </w:rPr>
  </w:style>
  <w:style w:type="paragraph" w:customStyle="1" w:styleId="-2">
    <w:name w:val="Список - нумерованный 2 уровень"/>
    <w:basedOn w:val="afffc"/>
    <w:uiPriority w:val="49"/>
    <w:rsid w:val="00767AF9"/>
    <w:pPr>
      <w:numPr>
        <w:ilvl w:val="2"/>
        <w:numId w:val="16"/>
      </w:numPr>
      <w:tabs>
        <w:tab w:val="num" w:pos="360"/>
      </w:tabs>
      <w:spacing w:after="0" w:line="360" w:lineRule="auto"/>
      <w:ind w:left="720" w:firstLine="851"/>
      <w:jc w:val="both"/>
    </w:pPr>
    <w:rPr>
      <w:rFonts w:ascii="Arial" w:eastAsiaTheme="minorHAnsi" w:hAnsi="Arial" w:cstheme="minorBidi"/>
      <w:sz w:val="24"/>
      <w:szCs w:val="16"/>
      <w:lang w:eastAsia="en-US"/>
    </w:rPr>
  </w:style>
  <w:style w:type="numbering" w:customStyle="1" w:styleId="a3">
    <w:name w:val="Основной список"/>
    <w:uiPriority w:val="99"/>
    <w:rsid w:val="00767AF9"/>
    <w:pPr>
      <w:numPr>
        <w:numId w:val="16"/>
      </w:numPr>
    </w:pPr>
  </w:style>
  <w:style w:type="character" w:customStyle="1" w:styleId="-a">
    <w:name w:val="Список - маркированный Знак"/>
    <w:basedOn w:val="a5"/>
    <w:link w:val="-"/>
    <w:uiPriority w:val="4"/>
    <w:locked/>
    <w:rsid w:val="00767AF9"/>
    <w:rPr>
      <w:sz w:val="24"/>
    </w:rPr>
  </w:style>
  <w:style w:type="paragraph" w:customStyle="1" w:styleId="-">
    <w:name w:val="Список - маркированный"/>
    <w:basedOn w:val="a4"/>
    <w:link w:val="-a"/>
    <w:uiPriority w:val="4"/>
    <w:qFormat/>
    <w:rsid w:val="00767AF9"/>
    <w:pPr>
      <w:numPr>
        <w:numId w:val="17"/>
      </w:numPr>
      <w:tabs>
        <w:tab w:val="left" w:pos="1134"/>
      </w:tabs>
      <w:spacing w:before="0" w:after="0"/>
      <w:ind w:left="0" w:firstLine="851"/>
    </w:pPr>
    <w:rPr>
      <w:rFonts w:ascii="Times New Roman" w:hAnsi="Times New Roman"/>
      <w:szCs w:val="20"/>
    </w:rPr>
  </w:style>
  <w:style w:type="character" w:customStyle="1" w:styleId="afffd">
    <w:name w:val="Абзац списка Знак"/>
    <w:link w:val="afffc"/>
    <w:uiPriority w:val="34"/>
    <w:locked/>
    <w:rsid w:val="00AA2900"/>
    <w:rPr>
      <w:rFonts w:ascii="Calibri" w:hAnsi="Calibri"/>
      <w:sz w:val="22"/>
      <w:szCs w:val="22"/>
    </w:rPr>
  </w:style>
  <w:style w:type="paragraph" w:customStyle="1" w:styleId="-b">
    <w:name w:val="-Текст"/>
    <w:basedOn w:val="a4"/>
    <w:rsid w:val="008E2B05"/>
    <w:pPr>
      <w:spacing w:before="0" w:after="0" w:line="240" w:lineRule="auto"/>
      <w:ind w:left="284" w:right="284" w:firstLine="851"/>
    </w:pPr>
    <w:rPr>
      <w:rFonts w:cs="Arial"/>
    </w:rPr>
  </w:style>
  <w:style w:type="paragraph" w:customStyle="1" w:styleId="-c">
    <w:name w:val="-Наименование сооружения"/>
    <w:basedOn w:val="a8"/>
    <w:rsid w:val="000477DF"/>
    <w:pPr>
      <w:tabs>
        <w:tab w:val="clear" w:pos="9072"/>
        <w:tab w:val="center" w:pos="4677"/>
        <w:tab w:val="right" w:pos="9355"/>
      </w:tabs>
      <w:jc w:val="center"/>
    </w:pPr>
    <w:rPr>
      <w:rFonts w:cs="Arial"/>
      <w:i w:val="0"/>
      <w:sz w:val="20"/>
      <w:szCs w:val="20"/>
    </w:rPr>
  </w:style>
  <w:style w:type="paragraph" w:customStyle="1" w:styleId="-d">
    <w:name w:val="-Боковой штамп"/>
    <w:basedOn w:val="a4"/>
    <w:rsid w:val="00C526DE"/>
    <w:pPr>
      <w:spacing w:before="0" w:after="0" w:line="240" w:lineRule="auto"/>
      <w:ind w:firstLine="0"/>
      <w:jc w:val="center"/>
    </w:pPr>
    <w:rPr>
      <w:rFonts w:cs="Arial"/>
      <w:sz w:val="18"/>
      <w:szCs w:val="18"/>
    </w:rPr>
  </w:style>
  <w:style w:type="paragraph" w:customStyle="1" w:styleId="affff1">
    <w:name w:val="Комплекс"/>
    <w:basedOn w:val="a4"/>
    <w:rsid w:val="00142EB5"/>
    <w:pPr>
      <w:spacing w:before="0" w:after="0" w:line="240" w:lineRule="auto"/>
      <w:ind w:firstLine="0"/>
      <w:jc w:val="center"/>
    </w:pPr>
    <w:rPr>
      <w:rFonts w:cs="Arial"/>
      <w:b/>
      <w:szCs w:val="20"/>
    </w:rPr>
  </w:style>
  <w:style w:type="paragraph" w:customStyle="1" w:styleId="affff2">
    <w:name w:val="документ_анг"/>
    <w:basedOn w:val="a4"/>
    <w:rsid w:val="00142EB5"/>
    <w:pPr>
      <w:spacing w:before="0" w:after="0" w:line="240" w:lineRule="auto"/>
      <w:ind w:firstLine="0"/>
      <w:jc w:val="center"/>
    </w:pPr>
    <w:rPr>
      <w:rFonts w:cs="Arial"/>
      <w:b/>
      <w:sz w:val="20"/>
      <w:szCs w:val="20"/>
    </w:rPr>
  </w:style>
  <w:style w:type="paragraph" w:customStyle="1" w:styleId="affff3">
    <w:name w:val="документ_рус"/>
    <w:basedOn w:val="a4"/>
    <w:rsid w:val="00142EB5"/>
    <w:pPr>
      <w:spacing w:before="0" w:after="0" w:line="240" w:lineRule="auto"/>
      <w:ind w:firstLine="0"/>
      <w:jc w:val="center"/>
    </w:pPr>
    <w:rPr>
      <w:rFonts w:cs="Arial"/>
      <w:b/>
      <w:sz w:val="20"/>
      <w:szCs w:val="20"/>
    </w:rPr>
  </w:style>
  <w:style w:type="paragraph" w:customStyle="1" w:styleId="affff4">
    <w:name w:val="Проект_рус"/>
    <w:basedOn w:val="a4"/>
    <w:rsid w:val="00142EB5"/>
    <w:pPr>
      <w:spacing w:before="0" w:after="0" w:line="240" w:lineRule="auto"/>
      <w:ind w:left="170" w:firstLine="0"/>
      <w:jc w:val="center"/>
    </w:pPr>
    <w:rPr>
      <w:rFonts w:ascii="Arial Narrow" w:hAnsi="Arial Narrow"/>
      <w:b/>
      <w:sz w:val="21"/>
      <w:szCs w:val="21"/>
    </w:rPr>
  </w:style>
  <w:style w:type="paragraph" w:customStyle="1" w:styleId="affff5">
    <w:name w:val="Проект_анг"/>
    <w:basedOn w:val="a4"/>
    <w:rsid w:val="00142EB5"/>
    <w:pPr>
      <w:spacing w:before="0" w:after="0" w:line="240" w:lineRule="auto"/>
      <w:ind w:left="170" w:firstLine="0"/>
      <w:jc w:val="center"/>
    </w:pPr>
    <w:rPr>
      <w:rFonts w:ascii="Arial Narrow" w:hAnsi="Arial Narrow"/>
      <w:b/>
      <w:sz w:val="21"/>
      <w:szCs w:val="21"/>
    </w:rPr>
  </w:style>
  <w:style w:type="paragraph" w:customStyle="1" w:styleId="affff6">
    <w:name w:val="Название_док_рус"/>
    <w:basedOn w:val="a4"/>
    <w:rsid w:val="00142EB5"/>
    <w:pPr>
      <w:spacing w:before="0" w:after="0" w:line="240" w:lineRule="auto"/>
      <w:ind w:firstLine="0"/>
      <w:jc w:val="center"/>
    </w:pPr>
    <w:rPr>
      <w:b/>
    </w:rPr>
  </w:style>
  <w:style w:type="paragraph" w:customStyle="1" w:styleId="affff7">
    <w:name w:val="Название_док_анг"/>
    <w:basedOn w:val="a4"/>
    <w:rsid w:val="00142EB5"/>
    <w:pPr>
      <w:spacing w:before="0" w:after="0" w:line="240" w:lineRule="auto"/>
      <w:ind w:firstLine="0"/>
      <w:jc w:val="center"/>
    </w:pPr>
    <w:rPr>
      <w:b/>
    </w:rPr>
  </w:style>
  <w:style w:type="paragraph" w:customStyle="1" w:styleId="affff8">
    <w:name w:val="Объект_анг"/>
    <w:basedOn w:val="a4"/>
    <w:rsid w:val="00142EB5"/>
    <w:pPr>
      <w:spacing w:before="0" w:after="0" w:line="240" w:lineRule="auto"/>
      <w:ind w:firstLine="0"/>
      <w:jc w:val="center"/>
    </w:pPr>
    <w:rPr>
      <w:rFonts w:cs="Arial"/>
      <w:b/>
      <w:sz w:val="16"/>
      <w:szCs w:val="16"/>
    </w:rPr>
  </w:style>
  <w:style w:type="paragraph" w:customStyle="1" w:styleId="affff9">
    <w:name w:val="Объект_рус"/>
    <w:basedOn w:val="a4"/>
    <w:rsid w:val="00142EB5"/>
    <w:pPr>
      <w:spacing w:before="0" w:after="0" w:line="240" w:lineRule="auto"/>
      <w:ind w:firstLine="0"/>
      <w:jc w:val="center"/>
    </w:pPr>
    <w:rPr>
      <w:b/>
      <w:bCs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&#1064;&#1072;&#1073;&#1083;&#1086;&#1085;&#1099;\&#1055;&#1086;&#1103;&#1089;&#1085;&#1080;&#1090;&#1077;&#1083;&#1100;&#1085;&#1072;&#1103;%20&#1079;&#1072;&#1087;&#1080;&#1089;&#1082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64FDC-AB99-4028-B8BA-E1586CCB0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Пояснительная записка</Template>
  <TotalTime>1628</TotalTime>
  <Pages>4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фирмы</vt:lpstr>
    </vt:vector>
  </TitlesOfParts>
  <Company>ORG</Company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фирмы</dc:title>
  <dc:creator>admin</dc:creator>
  <cp:lastModifiedBy>Konstantin Kryzhanovsky</cp:lastModifiedBy>
  <cp:revision>53</cp:revision>
  <cp:lastPrinted>2023-08-07T10:11:00Z</cp:lastPrinted>
  <dcterms:created xsi:type="dcterms:W3CDTF">2020-03-29T17:42:00Z</dcterms:created>
  <dcterms:modified xsi:type="dcterms:W3CDTF">2023-08-07T11:15:00Z</dcterms:modified>
</cp:coreProperties>
</file>